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16A05" w14:textId="6925ECB2" w:rsidR="000F2568" w:rsidRPr="0091661F" w:rsidRDefault="00000000" w:rsidP="007D01EE">
      <w:pPr>
        <w:pStyle w:val="Title"/>
        <w:rPr>
          <w:b/>
          <w:bCs/>
          <w:color w:val="auto"/>
        </w:rPr>
      </w:pPr>
      <w:sdt>
        <w:sdtPr>
          <w:rPr>
            <w:color w:val="auto"/>
          </w:rPr>
          <w:id w:val="2004622134"/>
          <w:placeholder>
            <w:docPart w:val="1A49F853C0194FEEA77D03D0D74092E1"/>
          </w:placeholder>
          <w15:appearance w15:val="hidden"/>
        </w:sdtPr>
        <w:sdtEndPr>
          <w:rPr>
            <w:b/>
            <w:bCs/>
          </w:rPr>
        </w:sdtEndPr>
        <w:sdtContent>
          <w:r w:rsidR="0091661F" w:rsidRPr="0091661F">
            <w:rPr>
              <w:b/>
              <w:bCs/>
              <w:color w:val="auto"/>
            </w:rPr>
            <w:t>PHOTOELECTRIC EFFECT</w:t>
          </w:r>
        </w:sdtContent>
      </w:sdt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urse information table contains Subject, Teacher name, Grade, and Date"/>
      </w:tblPr>
      <w:tblGrid>
        <w:gridCol w:w="2555"/>
        <w:gridCol w:w="2555"/>
        <w:gridCol w:w="2557"/>
        <w:gridCol w:w="2557"/>
      </w:tblGrid>
      <w:tr w:rsidR="0091661F" w:rsidRPr="0091661F" w14:paraId="5F6B7951" w14:textId="77777777" w:rsidTr="006678A6">
        <w:tc>
          <w:tcPr>
            <w:tcW w:w="2555" w:type="dxa"/>
          </w:tcPr>
          <w:p w14:paraId="6B0D4025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Subject:"/>
                <w:tag w:val="Subject:"/>
                <w:id w:val="-2028555856"/>
                <w:placeholder>
                  <w:docPart w:val="B2D6D6E9A70A40F6B33E7372D8283A1D"/>
                </w:placeholder>
                <w:temporary/>
                <w:showingPlcHdr/>
                <w15:appearance w15:val="hidden"/>
              </w:sdtPr>
              <w:sdtContent>
                <w:r w:rsidR="00D63BAB" w:rsidRPr="0091661F">
                  <w:rPr>
                    <w:color w:val="auto"/>
                  </w:rPr>
                  <w:t>Subject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5" w:type="dxa"/>
          </w:tcPr>
          <w:p w14:paraId="7662AEB8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Teacher:"/>
                <w:tag w:val="Teacher:"/>
                <w:id w:val="1514725732"/>
                <w:placeholder>
                  <w:docPart w:val="07E8ABA6BD9D46158A98C23290A39173"/>
                </w:placeholder>
                <w:temporary/>
                <w:showingPlcHdr/>
                <w15:appearance w15:val="hidden"/>
              </w:sdtPr>
              <w:sdtContent>
                <w:r w:rsidR="000432CB" w:rsidRPr="0091661F">
                  <w:rPr>
                    <w:color w:val="auto"/>
                  </w:rPr>
                  <w:t>Teacher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7" w:type="dxa"/>
          </w:tcPr>
          <w:p w14:paraId="42D5BC9C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Grade:"/>
                <w:tag w:val="Grade:"/>
                <w:id w:val="-1906212849"/>
                <w:placeholder>
                  <w:docPart w:val="1F174BFBC25141AABC83FA3D28B828CE"/>
                </w:placeholder>
                <w:temporary/>
                <w:showingPlcHdr/>
                <w15:appearance w15:val="hidden"/>
              </w:sdtPr>
              <w:sdtContent>
                <w:r w:rsidR="000432CB" w:rsidRPr="0091661F">
                  <w:rPr>
                    <w:color w:val="auto"/>
                  </w:rPr>
                  <w:t>Grade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7" w:type="dxa"/>
          </w:tcPr>
          <w:p w14:paraId="1CB17894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Date:"/>
                <w:tag w:val="Date:"/>
                <w:id w:val="-1172869743"/>
                <w:placeholder>
                  <w:docPart w:val="4CF0D153A19E4F96BA94AF8AD1AD8C57"/>
                </w:placeholder>
                <w:temporary/>
                <w:showingPlcHdr/>
                <w15:appearance w15:val="hidden"/>
              </w:sdtPr>
              <w:sdtContent>
                <w:r w:rsidR="000432CB" w:rsidRPr="0091661F">
                  <w:rPr>
                    <w:color w:val="auto"/>
                  </w:rPr>
                  <w:t>Date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</w:tr>
      <w:tr w:rsidR="0091661F" w:rsidRPr="0091661F" w14:paraId="0F6EFE50" w14:textId="77777777" w:rsidTr="006678A6">
        <w:tc>
          <w:tcPr>
            <w:tcW w:w="2555" w:type="dxa"/>
          </w:tcPr>
          <w:p w14:paraId="3919F111" w14:textId="02CD8E69" w:rsidR="007D01EE" w:rsidRPr="0091661F" w:rsidRDefault="0091661F" w:rsidP="007D01EE">
            <w:pPr>
              <w:rPr>
                <w:color w:val="auto"/>
              </w:rPr>
            </w:pPr>
            <w:r w:rsidRPr="0091661F">
              <w:rPr>
                <w:color w:val="auto"/>
              </w:rPr>
              <w:t>Physics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5" w:type="dxa"/>
          </w:tcPr>
          <w:p w14:paraId="3341EE72" w14:textId="605FE86A" w:rsidR="007D01EE" w:rsidRPr="0091661F" w:rsidRDefault="0091661F" w:rsidP="007D01EE">
            <w:pPr>
              <w:rPr>
                <w:color w:val="auto"/>
              </w:rPr>
            </w:pPr>
            <w:r w:rsidRPr="0091661F">
              <w:rPr>
                <w:color w:val="auto"/>
              </w:rPr>
              <w:t>Naveed Ahmed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7" w:type="dxa"/>
          </w:tcPr>
          <w:p w14:paraId="03655A05" w14:textId="77777777" w:rsidR="007D01EE" w:rsidRPr="0091661F" w:rsidRDefault="00000000" w:rsidP="007D01EE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Grade:"/>
                <w:tag w:val="Grade:"/>
                <w:id w:val="-785348716"/>
                <w:placeholder>
                  <w:docPart w:val="270B2A91A604429E83C53F019BBDC9B7"/>
                </w:placeholder>
                <w:temporary/>
                <w:showingPlcHdr/>
                <w15:appearance w15:val="hidden"/>
              </w:sdtPr>
              <w:sdtContent>
                <w:r w:rsidR="007D01EE" w:rsidRPr="0091661F">
                  <w:rPr>
                    <w:color w:val="auto"/>
                  </w:rPr>
                  <w:t>12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557" w:type="dxa"/>
          </w:tcPr>
          <w:p w14:paraId="623B13AF" w14:textId="77777777" w:rsidR="007D01EE" w:rsidRPr="0091661F" w:rsidRDefault="00000000" w:rsidP="007D01EE">
            <w:pPr>
              <w:ind w:left="0"/>
              <w:rPr>
                <w:color w:val="auto"/>
              </w:rPr>
            </w:pPr>
            <w:sdt>
              <w:sdtPr>
                <w:rPr>
                  <w:color w:val="auto"/>
                </w:rPr>
                <w:alias w:val="Date:"/>
                <w:tag w:val="Date:"/>
                <w:id w:val="-1542968282"/>
                <w:placeholder>
                  <w:docPart w:val="4DD78BB65648424ABCECD36ADC5BA53F"/>
                </w:placeholder>
                <w:temporary/>
                <w:showingPlcHdr/>
                <w15:appearance w15:val="hidden"/>
              </w:sdtPr>
              <w:sdtContent>
                <w:r w:rsidR="007D01EE" w:rsidRPr="0091661F">
                  <w:rPr>
                    <w:color w:val="auto"/>
                  </w:rPr>
                  <w:t>1/15/23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</w:tr>
    </w:tbl>
    <w:p w14:paraId="301EFF75" w14:textId="77777777" w:rsidR="000F2568" w:rsidRPr="0091661F" w:rsidRDefault="00000000">
      <w:pPr>
        <w:pStyle w:val="LessonHead"/>
        <w:rPr>
          <w:color w:val="auto"/>
        </w:rPr>
      </w:pPr>
      <w:sdt>
        <w:sdtPr>
          <w:rPr>
            <w:color w:val="auto"/>
          </w:rPr>
          <w:alias w:val="Overview:"/>
          <w:tag w:val="Overview:"/>
          <w:id w:val="-2102477657"/>
          <w:placeholder>
            <w:docPart w:val="526F926587E347D2A28A7262179F44C0"/>
          </w:placeholder>
          <w:temporary/>
          <w:showingPlcHdr/>
          <w15:appearance w15:val="hidden"/>
        </w:sdtPr>
        <w:sdtContent>
          <w:r w:rsidR="000432CB" w:rsidRPr="0091661F">
            <w:rPr>
              <w:color w:val="auto"/>
            </w:rPr>
            <w:t>Overview</w:t>
          </w:r>
        </w:sdtContent>
      </w:sdt>
    </w:p>
    <w:p w14:paraId="303AEE6B" w14:textId="0345CBC2" w:rsidR="000F2568" w:rsidRPr="0091661F" w:rsidRDefault="0091661F">
      <w:pPr>
        <w:rPr>
          <w:color w:val="auto"/>
        </w:rPr>
      </w:pPr>
      <w:r w:rsidRPr="0091661F">
        <w:rPr>
          <w:color w:val="auto"/>
        </w:rPr>
        <w:t>Add overview text here</w:t>
      </w:r>
    </w:p>
    <w:tbl>
      <w:tblPr>
        <w:tblStyle w:val="LessonPlan"/>
        <w:tblW w:w="5000" w:type="pct"/>
        <w:tblInd w:w="5" w:type="dxa"/>
        <w:tblLayout w:type="fixed"/>
        <w:tblLook w:val="04A0" w:firstRow="1" w:lastRow="0" w:firstColumn="1" w:lastColumn="0" w:noHBand="0" w:noVBand="1"/>
        <w:tblDescription w:val="First table contains lesson plan details like Phases, and Teacher and Student Guides, and second table contains requirements, resources, and notes"/>
      </w:tblPr>
      <w:tblGrid>
        <w:gridCol w:w="1982"/>
        <w:gridCol w:w="4121"/>
        <w:gridCol w:w="4121"/>
      </w:tblGrid>
      <w:tr w:rsidR="0091661F" w:rsidRPr="0091661F" w14:paraId="6A68A4A0" w14:textId="77777777" w:rsidTr="007D01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2" w:type="dxa"/>
            <w:tcMar>
              <w:top w:w="144" w:type="dxa"/>
            </w:tcMar>
          </w:tcPr>
          <w:p w14:paraId="5FD93A36" w14:textId="77777777" w:rsidR="000F2568" w:rsidRPr="0091661F" w:rsidRDefault="00000000" w:rsidP="00610669">
            <w:pPr>
              <w:ind w:left="0"/>
              <w:rPr>
                <w:color w:val="auto"/>
              </w:rPr>
            </w:pPr>
            <w:sdt>
              <w:sdtPr>
                <w:rPr>
                  <w:color w:val="auto"/>
                </w:rPr>
                <w:alias w:val="Phases:"/>
                <w:tag w:val="Phases:"/>
                <w:id w:val="-1265996201"/>
                <w:placeholder>
                  <w:docPart w:val="15022570860C423182DCF2EC255A0650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Phases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  <w:tcMar>
              <w:top w:w="144" w:type="dxa"/>
            </w:tcMar>
          </w:tcPr>
          <w:p w14:paraId="2B9B246D" w14:textId="77777777" w:rsidR="000F2568" w:rsidRPr="0091661F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sdt>
              <w:sdtPr>
                <w:rPr>
                  <w:color w:val="auto"/>
                </w:rPr>
                <w:alias w:val="Teacher guide:"/>
                <w:tag w:val="Teacher guide:"/>
                <w:id w:val="1680313803"/>
                <w:placeholder>
                  <w:docPart w:val="1BA5373F2DCD401AA6AE4E55BC911E00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Teacher Guide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  <w:tcMar>
              <w:top w:w="144" w:type="dxa"/>
            </w:tcMar>
          </w:tcPr>
          <w:p w14:paraId="79D13845" w14:textId="77777777" w:rsidR="000F2568" w:rsidRPr="0091661F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sdt>
              <w:sdtPr>
                <w:rPr>
                  <w:color w:val="auto"/>
                </w:rPr>
                <w:alias w:val="Student guide:"/>
                <w:tag w:val="Student guide:"/>
                <w:id w:val="1065838960"/>
                <w:placeholder>
                  <w:docPart w:val="ADB19EDE5A734DF8A5D4D1DD7E7C2EDD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Student Guide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</w:tr>
      <w:tr w:rsidR="0091661F" w:rsidRPr="0091661F" w14:paraId="778502D5" w14:textId="77777777" w:rsidTr="007D01EE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</w:tcPr>
          <w:p w14:paraId="4B808E2D" w14:textId="77777777" w:rsidR="000F2568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Objectives:"/>
                <w:tag w:val="Objectives:"/>
                <w:id w:val="-1639171023"/>
                <w:placeholder>
                  <w:docPart w:val="D81A89869DD54872BDBD2119F6D50782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Objectives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7DF82BB2" w14:textId="77777777" w:rsidR="0091661F" w:rsidRPr="0091661F" w:rsidRDefault="0091661F" w:rsidP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Photoelectric effect definition.</w:t>
            </w:r>
          </w:p>
          <w:p w14:paraId="416372E7" w14:textId="77777777" w:rsidR="0091661F" w:rsidRPr="0091661F" w:rsidRDefault="0091661F" w:rsidP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Experimental arrangement.</w:t>
            </w:r>
          </w:p>
          <w:p w14:paraId="1DDB3E73" w14:textId="1A08766A" w:rsidR="000F2568" w:rsidRPr="0091661F" w:rsidRDefault="0091661F" w:rsidP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Photoelectric current.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7EF77D0B" w14:textId="33D40CAE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Definition. Experimental setup to explain photoelectric current and then stopping potential.</w:t>
            </w:r>
          </w:p>
        </w:tc>
      </w:tr>
      <w:tr w:rsidR="0091661F" w:rsidRPr="0091661F" w14:paraId="342776BF" w14:textId="77777777" w:rsidTr="007D01EE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</w:tcPr>
          <w:p w14:paraId="44CA9EB0" w14:textId="77777777" w:rsidR="000F2568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Information:"/>
                <w:tag w:val="Information:"/>
                <w:id w:val="228350012"/>
                <w:placeholder>
                  <w:docPart w:val="057868140FC64840890625E8442F50CD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Information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6E69CB0C" w14:textId="77777777" w:rsidR="0091661F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Automatic door opening.</w:t>
            </w:r>
          </w:p>
          <w:p w14:paraId="2C36A2C6" w14:textId="4B998532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Digital counters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470F61CB" w14:textId="5B7A7CD8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Discuss different applications</w:t>
            </w:r>
          </w:p>
        </w:tc>
      </w:tr>
      <w:tr w:rsidR="0091661F" w:rsidRPr="0091661F" w14:paraId="309B58DC" w14:textId="77777777" w:rsidTr="007D01EE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</w:tcPr>
          <w:p w14:paraId="69035A98" w14:textId="77777777" w:rsidR="000F2568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Verification:"/>
                <w:tag w:val="Verification:"/>
                <w:id w:val="1622347792"/>
                <w:placeholder>
                  <w:docPart w:val="51CF81AD26F0409787911F2DB4C3848B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Verification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40B777EC" w14:textId="31B24E6B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Einstein’s explanation of Photoelectric effect. Nobel prize.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5980787E" w14:textId="2743A74C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Discussion.</w:t>
            </w:r>
          </w:p>
        </w:tc>
      </w:tr>
      <w:tr w:rsidR="0091661F" w:rsidRPr="0091661F" w14:paraId="17E2A0B5" w14:textId="77777777" w:rsidTr="007D01EE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</w:tcPr>
          <w:p w14:paraId="52ACB6A7" w14:textId="77777777" w:rsidR="000F2568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Activity:"/>
                <w:tag w:val="Activity:"/>
                <w:id w:val="-163014344"/>
                <w:placeholder>
                  <w:docPart w:val="BD11EEB73C4E4B5EA1EB6A76F9C8156F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Activity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46E8107D" w14:textId="75222B2E" w:rsidR="000F2568" w:rsidRPr="0091661F" w:rsidRDefault="007D0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 xml:space="preserve"> </w:t>
            </w:r>
            <w:r w:rsidR="0091661F" w:rsidRPr="0091661F">
              <w:rPr>
                <w:color w:val="auto"/>
              </w:rPr>
              <w:t>Experiment: Effect of intensity of light on the photoelectric current.</w:t>
            </w:r>
          </w:p>
        </w:tc>
        <w:tc>
          <w:tcPr>
            <w:tcW w:w="4121" w:type="dxa"/>
          </w:tcPr>
          <w:p w14:paraId="4FCD73DC" w14:textId="0605AC13" w:rsidR="000F2568" w:rsidRPr="0091661F" w:rsidRDefault="007D0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 xml:space="preserve"> </w:t>
            </w:r>
            <w:r w:rsidR="0091661F" w:rsidRPr="0091661F">
              <w:rPr>
                <w:color w:val="auto"/>
              </w:rPr>
              <w:t>Performance.</w:t>
            </w:r>
          </w:p>
        </w:tc>
      </w:tr>
      <w:tr w:rsidR="0091661F" w:rsidRPr="0091661F" w14:paraId="4C4587E1" w14:textId="77777777" w:rsidTr="007D01EE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</w:tcPr>
          <w:p w14:paraId="6C3BF4CD" w14:textId="77777777" w:rsidR="000F2568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Summary:"/>
                <w:tag w:val="Summary:"/>
                <w:id w:val="952829076"/>
                <w:placeholder>
                  <w:docPart w:val="FC5735B075DA447E9FC792B54C5266D6"/>
                </w:placeholder>
                <w:temporary/>
                <w:showingPlcHdr/>
                <w15:appearance w15:val="hidden"/>
              </w:sdtPr>
              <w:sdtContent>
                <w:r w:rsidR="00567354" w:rsidRPr="0091661F">
                  <w:rPr>
                    <w:color w:val="auto"/>
                  </w:rPr>
                  <w:t>Summary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532B4D64" w14:textId="7731F482" w:rsidR="000F2568" w:rsidRPr="0091661F" w:rsidRDefault="009166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Long Question</w:t>
            </w:r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121" w:type="dxa"/>
          </w:tcPr>
          <w:p w14:paraId="6006054A" w14:textId="77777777" w:rsidR="0091661F" w:rsidRPr="0091661F" w:rsidRDefault="0091661F" w:rsidP="0091661F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General photoelectric effect.</w:t>
            </w:r>
          </w:p>
          <w:p w14:paraId="3F44C4FA" w14:textId="4651A4D7" w:rsidR="000F2568" w:rsidRPr="0091661F" w:rsidRDefault="0091661F" w:rsidP="0091661F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1661F">
              <w:rPr>
                <w:color w:val="auto"/>
              </w:rPr>
              <w:t>Einstein’s explanation</w:t>
            </w:r>
            <w:r w:rsidR="007D01EE" w:rsidRPr="0091661F">
              <w:rPr>
                <w:color w:val="auto"/>
              </w:rPr>
              <w:t xml:space="preserve"> </w:t>
            </w:r>
          </w:p>
        </w:tc>
      </w:tr>
    </w:tbl>
    <w:p w14:paraId="227AB382" w14:textId="77777777" w:rsidR="007D01EE" w:rsidRPr="0091661F" w:rsidRDefault="007D01EE" w:rsidP="007D01EE">
      <w:pPr>
        <w:spacing w:before="0" w:after="0"/>
        <w:rPr>
          <w:color w:val="auto"/>
          <w:sz w:val="8"/>
          <w:szCs w:val="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First table contains lesson plan details like Phases, and Teacher and Student Guides, and second table contains requirements, resources, and notes"/>
      </w:tblPr>
      <w:tblGrid>
        <w:gridCol w:w="2867"/>
        <w:gridCol w:w="2867"/>
        <w:gridCol w:w="4490"/>
      </w:tblGrid>
      <w:tr w:rsidR="0091661F" w:rsidRPr="0091661F" w14:paraId="442F1E97" w14:textId="77777777" w:rsidTr="006678A6">
        <w:tc>
          <w:tcPr>
            <w:tcW w:w="2867" w:type="dxa"/>
            <w:tcMar>
              <w:top w:w="144" w:type="dxa"/>
            </w:tcMar>
          </w:tcPr>
          <w:p w14:paraId="584543DD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Requirements:"/>
                <w:tag w:val="Requirements:"/>
                <w:id w:val="1390842860"/>
                <w:placeholder>
                  <w:docPart w:val="7975171073AD41DBAD5F147D302237E2"/>
                </w:placeholder>
                <w:temporary/>
                <w:showingPlcHdr/>
                <w15:appearance w15:val="hidden"/>
              </w:sdtPr>
              <w:sdtContent>
                <w:r w:rsidR="00B76B2E" w:rsidRPr="0091661F">
                  <w:rPr>
                    <w:color w:val="auto"/>
                  </w:rPr>
                  <w:t>Requirements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2867" w:type="dxa"/>
            <w:tcMar>
              <w:top w:w="144" w:type="dxa"/>
            </w:tcMar>
          </w:tcPr>
          <w:p w14:paraId="7449539E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Resources:"/>
                <w:tag w:val="Resources:"/>
                <w:id w:val="1829867115"/>
                <w:placeholder>
                  <w:docPart w:val="4B848FBCAB0E4951BC01C31475B3248C"/>
                </w:placeholder>
                <w:temporary/>
                <w:showingPlcHdr/>
                <w15:appearance w15:val="hidden"/>
              </w:sdtPr>
              <w:sdtContent>
                <w:r w:rsidR="00B76B2E" w:rsidRPr="0091661F">
                  <w:rPr>
                    <w:color w:val="auto"/>
                  </w:rPr>
                  <w:t>Resources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  <w:tc>
          <w:tcPr>
            <w:tcW w:w="4490" w:type="dxa"/>
            <w:tcMar>
              <w:top w:w="144" w:type="dxa"/>
            </w:tcMar>
          </w:tcPr>
          <w:p w14:paraId="3C19C88A" w14:textId="77777777" w:rsidR="000F2568" w:rsidRPr="0091661F" w:rsidRDefault="00000000">
            <w:pPr>
              <w:pStyle w:val="LessonHead"/>
              <w:rPr>
                <w:color w:val="auto"/>
              </w:rPr>
            </w:pPr>
            <w:sdt>
              <w:sdtPr>
                <w:rPr>
                  <w:color w:val="auto"/>
                </w:rPr>
                <w:alias w:val="Notes:"/>
                <w:tag w:val="Notes:"/>
                <w:id w:val="292408280"/>
                <w:placeholder>
                  <w:docPart w:val="DB357DB55CBD4B68B594BF18ED836064"/>
                </w:placeholder>
                <w:temporary/>
                <w:showingPlcHdr/>
                <w15:appearance w15:val="hidden"/>
              </w:sdtPr>
              <w:sdtContent>
                <w:r w:rsidR="00B76B2E" w:rsidRPr="0091661F">
                  <w:rPr>
                    <w:color w:val="auto"/>
                  </w:rPr>
                  <w:t>Notes</w:t>
                </w:r>
              </w:sdtContent>
            </w:sdt>
            <w:r w:rsidR="007D01EE" w:rsidRPr="0091661F">
              <w:rPr>
                <w:color w:val="auto"/>
              </w:rPr>
              <w:t xml:space="preserve"> </w:t>
            </w:r>
          </w:p>
        </w:tc>
      </w:tr>
      <w:tr w:rsidR="0091661F" w:rsidRPr="0091661F" w14:paraId="19047A61" w14:textId="77777777" w:rsidTr="006678A6">
        <w:tc>
          <w:tcPr>
            <w:tcW w:w="2867" w:type="dxa"/>
          </w:tcPr>
          <w:p w14:paraId="5EB55322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quirement 1:"/>
                <w:tag w:val="Enter requirement 1:"/>
                <w:id w:val="-1775086316"/>
                <w:placeholder>
                  <w:docPart w:val="94100E1B24D5493B86C3F075080B61F9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Requirement 1</w:t>
                </w:r>
              </w:sdtContent>
            </w:sdt>
          </w:p>
        </w:tc>
        <w:tc>
          <w:tcPr>
            <w:tcW w:w="2867" w:type="dxa"/>
          </w:tcPr>
          <w:p w14:paraId="6D4315BE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source 1:"/>
                <w:tag w:val="Enter resource 1:"/>
                <w:id w:val="1108239270"/>
                <w:placeholder>
                  <w:docPart w:val="94CE655886654586B2CBE4C52D06281A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Resource 1</w:t>
                </w:r>
              </w:sdtContent>
            </w:sdt>
          </w:p>
        </w:tc>
        <w:tc>
          <w:tcPr>
            <w:tcW w:w="4490" w:type="dxa"/>
            <w:vMerge w:val="restart"/>
          </w:tcPr>
          <w:p w14:paraId="41A6046C" w14:textId="77777777" w:rsidR="007D01EE" w:rsidRPr="0091661F" w:rsidRDefault="00000000">
            <w:pPr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notes:"/>
                <w:tag w:val="Enter notes:"/>
                <w:id w:val="-2018915841"/>
                <w:placeholder>
                  <w:docPart w:val="FB63CFE0EEC84CE8B9F655A93AA41B32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Add your notes here.</w:t>
                </w:r>
              </w:sdtContent>
            </w:sdt>
          </w:p>
        </w:tc>
      </w:tr>
      <w:tr w:rsidR="0091661F" w:rsidRPr="0091661F" w14:paraId="6092C6ED" w14:textId="77777777" w:rsidTr="006678A6">
        <w:tc>
          <w:tcPr>
            <w:tcW w:w="2867" w:type="dxa"/>
          </w:tcPr>
          <w:p w14:paraId="5BD7983B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quirement 2:"/>
                <w:tag w:val="Enter requirement 2:"/>
                <w:id w:val="1479502170"/>
                <w:placeholder>
                  <w:docPart w:val="B5F4518F9AB345789761D73D9F0AC032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Requirement 2</w:t>
                </w:r>
              </w:sdtContent>
            </w:sdt>
          </w:p>
        </w:tc>
        <w:tc>
          <w:tcPr>
            <w:tcW w:w="2867" w:type="dxa"/>
          </w:tcPr>
          <w:p w14:paraId="78F7E3BA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source 2:"/>
                <w:tag w:val="Enter resource 2:"/>
                <w:id w:val="739841207"/>
                <w:placeholder>
                  <w:docPart w:val="8736787C908F4236AB87F870467FB020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Resource 2</w:t>
                </w:r>
              </w:sdtContent>
            </w:sdt>
          </w:p>
        </w:tc>
        <w:tc>
          <w:tcPr>
            <w:tcW w:w="4490" w:type="dxa"/>
            <w:vMerge/>
          </w:tcPr>
          <w:p w14:paraId="58E83DAC" w14:textId="77777777" w:rsidR="007D01EE" w:rsidRPr="0091661F" w:rsidRDefault="007D01EE">
            <w:pPr>
              <w:rPr>
                <w:color w:val="auto"/>
              </w:rPr>
            </w:pPr>
          </w:p>
        </w:tc>
      </w:tr>
      <w:tr w:rsidR="0091661F" w:rsidRPr="0091661F" w14:paraId="4EF30486" w14:textId="77777777" w:rsidTr="006678A6">
        <w:tc>
          <w:tcPr>
            <w:tcW w:w="2867" w:type="dxa"/>
          </w:tcPr>
          <w:p w14:paraId="79E64AF6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quirement 3:"/>
                <w:tag w:val="Enter requirement 3:"/>
                <w:id w:val="-226695178"/>
                <w:placeholder>
                  <w:docPart w:val="D77F1442F55A42D7AA22BDCA824194BA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Requirement 3</w:t>
                </w:r>
              </w:sdtContent>
            </w:sdt>
          </w:p>
        </w:tc>
        <w:tc>
          <w:tcPr>
            <w:tcW w:w="2867" w:type="dxa"/>
          </w:tcPr>
          <w:p w14:paraId="12D6A98B" w14:textId="77777777" w:rsidR="007D01EE" w:rsidRPr="0091661F" w:rsidRDefault="00000000">
            <w:pPr>
              <w:pStyle w:val="ListBullet"/>
              <w:rPr>
                <w:color w:val="auto"/>
              </w:rPr>
            </w:pPr>
            <w:sdt>
              <w:sdtPr>
                <w:rPr>
                  <w:color w:val="auto"/>
                </w:rPr>
                <w:alias w:val="Enter resource 3:"/>
                <w:tag w:val="Enter resource 3:"/>
                <w:id w:val="73250299"/>
                <w:placeholder>
                  <w:docPart w:val="A533695C52E84695A7826298193A57E7"/>
                </w:placeholder>
                <w:temporary/>
                <w:showingPlcHdr/>
                <w15:appearance w15:val="hidden"/>
                <w:text/>
              </w:sdtPr>
              <w:sdtContent>
                <w:r w:rsidR="007D01EE" w:rsidRPr="0091661F">
                  <w:rPr>
                    <w:color w:val="auto"/>
                  </w:rPr>
                  <w:t>Resource 3</w:t>
                </w:r>
              </w:sdtContent>
            </w:sdt>
          </w:p>
        </w:tc>
        <w:tc>
          <w:tcPr>
            <w:tcW w:w="4490" w:type="dxa"/>
            <w:vMerge/>
          </w:tcPr>
          <w:p w14:paraId="5032FBCF" w14:textId="77777777" w:rsidR="007D01EE" w:rsidRPr="0091661F" w:rsidRDefault="007D01EE">
            <w:pPr>
              <w:rPr>
                <w:color w:val="auto"/>
              </w:rPr>
            </w:pPr>
          </w:p>
        </w:tc>
      </w:tr>
    </w:tbl>
    <w:p w14:paraId="5C0157BA" w14:textId="77777777" w:rsidR="006678A6" w:rsidRPr="0091661F" w:rsidRDefault="006678A6" w:rsidP="006678A6">
      <w:pPr>
        <w:tabs>
          <w:tab w:val="left" w:pos="1380"/>
        </w:tabs>
        <w:ind w:left="0"/>
        <w:rPr>
          <w:color w:val="auto"/>
        </w:rPr>
      </w:pPr>
    </w:p>
    <w:sectPr w:rsidR="006678A6" w:rsidRPr="0091661F" w:rsidSect="006678A6">
      <w:footerReference w:type="default" r:id="rId11"/>
      <w:footerReference w:type="first" r:id="rId12"/>
      <w:pgSz w:w="12240" w:h="15840"/>
      <w:pgMar w:top="720" w:right="1008" w:bottom="576" w:left="1008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0BD3C" w14:textId="77777777" w:rsidR="00EF43C2" w:rsidRDefault="00EF43C2">
      <w:pPr>
        <w:spacing w:before="0" w:after="0"/>
      </w:pPr>
      <w:r>
        <w:separator/>
      </w:r>
    </w:p>
  </w:endnote>
  <w:endnote w:type="continuationSeparator" w:id="0">
    <w:p w14:paraId="0EBD14D2" w14:textId="77777777" w:rsidR="00EF43C2" w:rsidRDefault="00EF43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6328" w14:textId="77777777" w:rsidR="000F2568" w:rsidRDefault="009450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678A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7991" w14:textId="71F5BDEB" w:rsidR="0091661F" w:rsidRPr="0091661F" w:rsidRDefault="0091661F" w:rsidP="0091661F">
    <w:pPr>
      <w:pStyle w:val="Footer"/>
      <w:jc w:val="left"/>
      <w:rPr>
        <w:b/>
        <w:bCs/>
        <w:color w:val="C00000"/>
        <w:sz w:val="24"/>
        <w:szCs w:val="24"/>
      </w:rPr>
    </w:pPr>
    <w:r w:rsidRPr="0091661F">
      <w:rPr>
        <w:color w:val="C00000"/>
      </w:rPr>
      <w:t>Lesson planner for teachers provided by -</w:t>
    </w:r>
    <w:r w:rsidRPr="0091661F">
      <w:rPr>
        <w:b/>
        <w:bCs/>
        <w:color w:val="C00000"/>
        <w:sz w:val="24"/>
        <w:szCs w:val="24"/>
      </w:rPr>
      <w:t>wordexceltemplates.com</w:t>
    </w:r>
  </w:p>
  <w:p w14:paraId="7BC83238" w14:textId="77777777" w:rsidR="0091661F" w:rsidRDefault="00916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DF8D" w14:textId="77777777" w:rsidR="00EF43C2" w:rsidRDefault="00EF43C2">
      <w:pPr>
        <w:spacing w:before="0" w:after="0"/>
      </w:pPr>
      <w:r>
        <w:separator/>
      </w:r>
    </w:p>
  </w:footnote>
  <w:footnote w:type="continuationSeparator" w:id="0">
    <w:p w14:paraId="7312F38A" w14:textId="77777777" w:rsidR="00EF43C2" w:rsidRDefault="00EF43C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686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08D0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27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AE32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1098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0ED8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180E9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A73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DC42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A0C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FA62F0"/>
    <w:multiLevelType w:val="hybridMultilevel"/>
    <w:tmpl w:val="04881898"/>
    <w:lvl w:ilvl="0" w:tplc="CCE4E982">
      <w:start w:val="1"/>
      <w:numFmt w:val="bullet"/>
      <w:pStyle w:val="ListBullet"/>
      <w:lvlText w:val=""/>
      <w:lvlJc w:val="left"/>
      <w:pPr>
        <w:tabs>
          <w:tab w:val="num" w:pos="317"/>
        </w:tabs>
        <w:ind w:left="317" w:hanging="144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9323B"/>
    <w:multiLevelType w:val="hybridMultilevel"/>
    <w:tmpl w:val="FF063A9C"/>
    <w:lvl w:ilvl="0" w:tplc="C76C13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C309A"/>
    <w:multiLevelType w:val="hybridMultilevel"/>
    <w:tmpl w:val="1B1453D2"/>
    <w:lvl w:ilvl="0" w:tplc="5A3AEBB4">
      <w:start w:val="1"/>
      <w:numFmt w:val="decimal"/>
      <w:lvlText w:val="%1-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num w:numId="1" w16cid:durableId="992760349">
    <w:abstractNumId w:val="9"/>
  </w:num>
  <w:num w:numId="2" w16cid:durableId="1007362655">
    <w:abstractNumId w:val="11"/>
  </w:num>
  <w:num w:numId="3" w16cid:durableId="1844974426">
    <w:abstractNumId w:val="10"/>
  </w:num>
  <w:num w:numId="4" w16cid:durableId="1615601671">
    <w:abstractNumId w:val="7"/>
  </w:num>
  <w:num w:numId="5" w16cid:durableId="475537590">
    <w:abstractNumId w:val="6"/>
  </w:num>
  <w:num w:numId="6" w16cid:durableId="1438256729">
    <w:abstractNumId w:val="5"/>
  </w:num>
  <w:num w:numId="7" w16cid:durableId="967708084">
    <w:abstractNumId w:val="4"/>
  </w:num>
  <w:num w:numId="8" w16cid:durableId="117797795">
    <w:abstractNumId w:val="8"/>
  </w:num>
  <w:num w:numId="9" w16cid:durableId="995841602">
    <w:abstractNumId w:val="3"/>
  </w:num>
  <w:num w:numId="10" w16cid:durableId="1521578130">
    <w:abstractNumId w:val="2"/>
  </w:num>
  <w:num w:numId="11" w16cid:durableId="825365395">
    <w:abstractNumId w:val="1"/>
  </w:num>
  <w:num w:numId="12" w16cid:durableId="494614336">
    <w:abstractNumId w:val="0"/>
  </w:num>
  <w:num w:numId="13" w16cid:durableId="1743091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removePersonalInformation/>
  <w:removeDateAndTime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1F"/>
    <w:rsid w:val="00030421"/>
    <w:rsid w:val="000432CB"/>
    <w:rsid w:val="00055D2C"/>
    <w:rsid w:val="000F2568"/>
    <w:rsid w:val="0028329D"/>
    <w:rsid w:val="00286B6E"/>
    <w:rsid w:val="00297A24"/>
    <w:rsid w:val="002E2209"/>
    <w:rsid w:val="0038751C"/>
    <w:rsid w:val="003B6F61"/>
    <w:rsid w:val="003D782B"/>
    <w:rsid w:val="00512620"/>
    <w:rsid w:val="005567A0"/>
    <w:rsid w:val="00567354"/>
    <w:rsid w:val="00610669"/>
    <w:rsid w:val="006678A6"/>
    <w:rsid w:val="00675768"/>
    <w:rsid w:val="006D0418"/>
    <w:rsid w:val="007D01EE"/>
    <w:rsid w:val="0082433E"/>
    <w:rsid w:val="0085237C"/>
    <w:rsid w:val="008F49AA"/>
    <w:rsid w:val="0091661F"/>
    <w:rsid w:val="00945066"/>
    <w:rsid w:val="0095764D"/>
    <w:rsid w:val="009D0FDD"/>
    <w:rsid w:val="00A8145D"/>
    <w:rsid w:val="00AC7F4E"/>
    <w:rsid w:val="00AF3E1A"/>
    <w:rsid w:val="00B76B2E"/>
    <w:rsid w:val="00C323A8"/>
    <w:rsid w:val="00C6417F"/>
    <w:rsid w:val="00D0108E"/>
    <w:rsid w:val="00D543C2"/>
    <w:rsid w:val="00D63BAB"/>
    <w:rsid w:val="00DC39B6"/>
    <w:rsid w:val="00E36469"/>
    <w:rsid w:val="00EA1005"/>
    <w:rsid w:val="00EF43C2"/>
    <w:rsid w:val="00F5058F"/>
    <w:rsid w:val="00FB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39B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384651" w:themeColor="text2" w:themeTint="E6"/>
        <w:sz w:val="22"/>
        <w:szCs w:val="22"/>
        <w:lang w:val="en-US" w:eastAsia="ja-JP" w:bidi="ar-SA"/>
      </w:rPr>
    </w:rPrDefault>
    <w:pPrDefault>
      <w:pPr>
        <w:spacing w:before="80" w:after="80"/>
        <w:ind w:left="173" w:right="17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51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0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0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01459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0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50D3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0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08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0669"/>
    <w:rPr>
      <w:color w:val="526677" w:themeColor="text2" w:themeTint="BF"/>
    </w:rPr>
  </w:style>
  <w:style w:type="paragraph" w:styleId="Title">
    <w:name w:val="Title"/>
    <w:basedOn w:val="Normal"/>
    <w:next w:val="Normal"/>
    <w:link w:val="TitleChar"/>
    <w:uiPriority w:val="1"/>
    <w:qFormat/>
    <w:rsid w:val="006678A6"/>
    <w:pPr>
      <w:pBdr>
        <w:left w:val="single" w:sz="4" w:space="7" w:color="FFFFFF" w:themeColor="background1"/>
        <w:bottom w:val="single" w:sz="4" w:space="3" w:color="526677" w:themeColor="text2" w:themeTint="BF"/>
        <w:right w:val="single" w:sz="4" w:space="7" w:color="FFFFFF" w:themeColor="background1"/>
      </w:pBdr>
      <w:spacing w:before="0" w:after="180"/>
    </w:pPr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6678A6"/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paragraph" w:customStyle="1" w:styleId="LessonHead">
    <w:name w:val="Lesson Head"/>
    <w:basedOn w:val="Normal"/>
    <w:next w:val="Normal"/>
    <w:uiPriority w:val="2"/>
    <w:qFormat/>
    <w:rsid w:val="006678A6"/>
    <w:pPr>
      <w:spacing w:before="240"/>
    </w:pPr>
    <w:rPr>
      <w:rFonts w:asciiTheme="majorHAnsi" w:eastAsiaTheme="majorEastAsia" w:hAnsiTheme="majorHAnsi" w:cstheme="majorBidi"/>
      <w:b/>
      <w:bCs/>
      <w:caps/>
      <w:color w:val="6C1B78" w:themeColor="accen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ListBullet">
    <w:name w:val="List Bullet"/>
    <w:basedOn w:val="Normal"/>
    <w:uiPriority w:val="2"/>
    <w:unhideWhenUsed/>
    <w:qFormat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table" w:customStyle="1" w:styleId="LessonPlan">
    <w:name w:val="Lesson Plan"/>
    <w:basedOn w:val="TableNormal"/>
    <w:uiPriority w:val="99"/>
    <w:rsid w:val="00610669"/>
    <w:pPr>
      <w:spacing w:before="160" w:after="160"/>
    </w:pPr>
    <w:tblPr>
      <w:tblBorders>
        <w:top w:val="single" w:sz="4" w:space="0" w:color="526677" w:themeColor="text2" w:themeTint="BF"/>
        <w:left w:val="single" w:sz="4" w:space="0" w:color="526677" w:themeColor="text2" w:themeTint="BF"/>
        <w:bottom w:val="single" w:sz="4" w:space="0" w:color="526677" w:themeColor="text2" w:themeTint="BF"/>
        <w:right w:val="single" w:sz="4" w:space="0" w:color="526677" w:themeColor="text2" w:themeTint="BF"/>
        <w:insideH w:val="single" w:sz="4" w:space="0" w:color="526677" w:themeColor="text2" w:themeTint="BF"/>
        <w:insideV w:val="single" w:sz="4" w:space="0" w:color="526677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ajorHAnsi" w:hAnsiTheme="majorHAnsi"/>
        <w:b/>
        <w:i w:val="0"/>
        <w:caps/>
        <w:smallCaps w:val="0"/>
        <w:color w:val="6C1B78" w:themeColor="accent1"/>
      </w:rPr>
      <w:tblPr/>
      <w:tcPr>
        <w:tcBorders>
          <w:top w:val="nil"/>
          <w:left w:val="nil"/>
          <w:bottom w:val="single" w:sz="4" w:space="0" w:color="526677" w:themeColor="text2" w:themeTint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Theme="majorHAnsi" w:hAnsiTheme="majorHAnsi"/>
        <w:caps/>
        <w:smallCaps w:val="0"/>
        <w:color w:val="6C1B78" w:themeColor="accent1"/>
        <w:sz w:val="22"/>
      </w:rPr>
    </w:tblStylePr>
    <w:tblStylePr w:type="nwCell">
      <w:pPr>
        <w:wordWrap/>
        <w:jc w:val="center"/>
      </w:pPr>
    </w:tblStylePr>
  </w:style>
  <w:style w:type="paragraph" w:styleId="NoSpacing">
    <w:name w:val="No Spacing"/>
    <w:uiPriority w:val="99"/>
    <w:qFormat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40" w:after="0"/>
      <w:jc w:val="right"/>
    </w:pPr>
    <w:rPr>
      <w:color w:val="6C1B78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6C1B78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08E"/>
  </w:style>
  <w:style w:type="paragraph" w:styleId="BlockText">
    <w:name w:val="Block Text"/>
    <w:basedOn w:val="Normal"/>
    <w:uiPriority w:val="99"/>
    <w:semiHidden/>
    <w:unhideWhenUsed/>
    <w:rsid w:val="00D0108E"/>
    <w:pPr>
      <w:pBdr>
        <w:top w:val="single" w:sz="2" w:space="10" w:color="6C1B78" w:themeColor="accent1" w:shadow="1"/>
        <w:left w:val="single" w:sz="2" w:space="10" w:color="6C1B78" w:themeColor="accent1" w:shadow="1"/>
        <w:bottom w:val="single" w:sz="2" w:space="10" w:color="6C1B78" w:themeColor="accent1" w:shadow="1"/>
        <w:right w:val="single" w:sz="2" w:space="10" w:color="6C1B78" w:themeColor="accent1" w:shadow="1"/>
      </w:pBdr>
      <w:ind w:left="1152" w:right="1152"/>
    </w:pPr>
    <w:rPr>
      <w:i/>
      <w:iCs/>
      <w:color w:val="6C1B78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010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108E"/>
  </w:style>
  <w:style w:type="paragraph" w:styleId="BodyText2">
    <w:name w:val="Body Text 2"/>
    <w:basedOn w:val="Normal"/>
    <w:link w:val="BodyText2Char"/>
    <w:uiPriority w:val="99"/>
    <w:semiHidden/>
    <w:unhideWhenUsed/>
    <w:rsid w:val="00D010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108E"/>
  </w:style>
  <w:style w:type="paragraph" w:styleId="BodyText3">
    <w:name w:val="Body Text 3"/>
    <w:basedOn w:val="Normal"/>
    <w:link w:val="BodyText3Char"/>
    <w:uiPriority w:val="99"/>
    <w:semiHidden/>
    <w:unhideWhenUsed/>
    <w:rsid w:val="00D0108E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0108E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08E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08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0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08E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08E"/>
    <w:pPr>
      <w:spacing w:after="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08E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08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08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108E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108E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D0108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108E"/>
    <w:pPr>
      <w:spacing w:before="0" w:after="200"/>
    </w:pPr>
    <w:rPr>
      <w:i/>
      <w:iCs/>
      <w:color w:val="28323A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08E"/>
  </w:style>
  <w:style w:type="table" w:styleId="ColorfulGrid">
    <w:name w:val="Colorful Grid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</w:rPr>
      <w:tblPr/>
      <w:tcPr>
        <w:shd w:val="clear" w:color="auto" w:fill="D888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88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</w:rPr>
      <w:tblPr/>
      <w:tcPr>
        <w:shd w:val="clear" w:color="auto" w:fill="A9DFD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DFD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</w:rPr>
      <w:tblPr/>
      <w:tcPr>
        <w:shd w:val="clear" w:color="auto" w:fill="C8DFA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8DFA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</w:rPr>
      <w:tblPr/>
      <w:tcPr>
        <w:shd w:val="clear" w:color="auto" w:fill="F9BBC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BC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</w:rPr>
      <w:tblPr/>
      <w:tcPr>
        <w:shd w:val="clear" w:color="auto" w:fill="AED1F1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D1F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</w:rPr>
      <w:tblPr/>
      <w:tcPr>
        <w:shd w:val="clear" w:color="auto" w:fill="F7C2A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2A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E1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9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7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A1A3B" w:themeFill="accent4" w:themeFillShade="CC"/>
      </w:tcPr>
    </w:tblStylePr>
    <w:tblStylePr w:type="lastRow">
      <w:rPr>
        <w:b/>
        <w:bCs/>
        <w:color w:val="EA1A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E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7527" w:themeFill="accent3" w:themeFillShade="CC"/>
      </w:tcPr>
    </w:tblStylePr>
    <w:tblStylePr w:type="lastRow">
      <w:rPr>
        <w:b/>
        <w:bCs/>
        <w:color w:val="58752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B11" w:themeFill="accent6" w:themeFillShade="CC"/>
      </w:tcPr>
    </w:tblStylePr>
    <w:tblStylePr w:type="lastRow">
      <w:rPr>
        <w:b/>
        <w:bCs/>
        <w:color w:val="CF4B1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F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71BA" w:themeFill="accent5" w:themeFillShade="CC"/>
      </w:tcPr>
    </w:tblStylePr>
    <w:tblStylePr w:type="lastRow">
      <w:rPr>
        <w:b/>
        <w:bCs/>
        <w:color w:val="2071B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1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104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1047" w:themeColor="accent1" w:themeShade="99"/>
          <w:insideV w:val="nil"/>
        </w:tcBorders>
        <w:shd w:val="clear" w:color="auto" w:fill="40104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1047" w:themeFill="accent1" w:themeFillShade="99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CE6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5F5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5F5C" w:themeColor="accent2" w:themeShade="99"/>
          <w:insideV w:val="nil"/>
        </w:tcBorders>
        <w:shd w:val="clear" w:color="auto" w:fill="225F5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5F5C" w:themeFill="accent2" w:themeFillShade="99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94D8D4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566F" w:themeColor="accent4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7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581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581D" w:themeColor="accent3" w:themeShade="99"/>
          <w:insideV w:val="nil"/>
        </w:tcBorders>
        <w:shd w:val="clear" w:color="auto" w:fill="42581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581D" w:themeFill="accent3" w:themeFillShade="99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6F9331" w:themeColor="accent3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E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102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102A" w:themeColor="accent4" w:themeShade="99"/>
          <w:insideV w:val="nil"/>
        </w:tcBorders>
        <w:shd w:val="clear" w:color="auto" w:fill="B3102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102A" w:themeFill="accent4" w:themeFillShade="99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7AA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D682D" w:themeColor="accent6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548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548B" w:themeColor="accent5" w:themeShade="99"/>
          <w:insideV w:val="nil"/>
        </w:tcBorders>
        <w:shd w:val="clear" w:color="auto" w:fill="18548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548B" w:themeFill="accent5" w:themeFillShade="99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9AC5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58DDC" w:themeColor="accent5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80D" w:themeColor="accent6" w:themeShade="99"/>
          <w:insideV w:val="nil"/>
        </w:tcBorders>
        <w:shd w:val="clear" w:color="auto" w:fill="9B3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80D" w:themeFill="accent6" w:themeFillShade="99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6B39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0108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08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08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08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0D3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145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4F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B767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491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6E2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0D2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143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467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69A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2F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71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08E"/>
  </w:style>
  <w:style w:type="character" w:customStyle="1" w:styleId="DateChar">
    <w:name w:val="Date Char"/>
    <w:basedOn w:val="DefaultParagraphFont"/>
    <w:link w:val="Date"/>
    <w:uiPriority w:val="99"/>
    <w:semiHidden/>
    <w:rsid w:val="00D0108E"/>
  </w:style>
  <w:style w:type="paragraph" w:styleId="DocumentMap">
    <w:name w:val="Document Map"/>
    <w:basedOn w:val="Normal"/>
    <w:link w:val="DocumentMapChar"/>
    <w:uiPriority w:val="99"/>
    <w:semiHidden/>
    <w:unhideWhenUsed/>
    <w:rsid w:val="00D0108E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0108E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08E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08E"/>
  </w:style>
  <w:style w:type="character" w:styleId="Emphasis">
    <w:name w:val="Emphasis"/>
    <w:basedOn w:val="DefaultParagraphFont"/>
    <w:uiPriority w:val="20"/>
    <w:semiHidden/>
    <w:unhideWhenUsed/>
    <w:qFormat/>
    <w:rsid w:val="00D0108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08E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0108E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08E"/>
    <w:rPr>
      <w:color w:val="6C1B78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08E"/>
    <w:rPr>
      <w:szCs w:val="20"/>
    </w:rPr>
  </w:style>
  <w:style w:type="table" w:styleId="GridTable1Light">
    <w:name w:val="Grid Table 1 Light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D888E4" w:themeColor="accent1" w:themeTint="66"/>
        <w:left w:val="single" w:sz="4" w:space="0" w:color="D888E4" w:themeColor="accent1" w:themeTint="66"/>
        <w:bottom w:val="single" w:sz="4" w:space="0" w:color="D888E4" w:themeColor="accent1" w:themeTint="66"/>
        <w:right w:val="single" w:sz="4" w:space="0" w:color="D888E4" w:themeColor="accent1" w:themeTint="66"/>
        <w:insideH w:val="single" w:sz="4" w:space="0" w:color="D888E4" w:themeColor="accent1" w:themeTint="66"/>
        <w:insideV w:val="single" w:sz="4" w:space="0" w:color="D888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9DFDC" w:themeColor="accent2" w:themeTint="66"/>
        <w:left w:val="single" w:sz="4" w:space="0" w:color="A9DFDC" w:themeColor="accent2" w:themeTint="66"/>
        <w:bottom w:val="single" w:sz="4" w:space="0" w:color="A9DFDC" w:themeColor="accent2" w:themeTint="66"/>
        <w:right w:val="single" w:sz="4" w:space="0" w:color="A9DFDC" w:themeColor="accent2" w:themeTint="66"/>
        <w:insideH w:val="single" w:sz="4" w:space="0" w:color="A9DFDC" w:themeColor="accent2" w:themeTint="66"/>
        <w:insideV w:val="single" w:sz="4" w:space="0" w:color="A9DFD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C8DFA0" w:themeColor="accent3" w:themeTint="66"/>
        <w:left w:val="single" w:sz="4" w:space="0" w:color="C8DFA0" w:themeColor="accent3" w:themeTint="66"/>
        <w:bottom w:val="single" w:sz="4" w:space="0" w:color="C8DFA0" w:themeColor="accent3" w:themeTint="66"/>
        <w:right w:val="single" w:sz="4" w:space="0" w:color="C8DFA0" w:themeColor="accent3" w:themeTint="66"/>
        <w:insideH w:val="single" w:sz="4" w:space="0" w:color="C8DFA0" w:themeColor="accent3" w:themeTint="66"/>
        <w:insideV w:val="single" w:sz="4" w:space="0" w:color="C8DFA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9BBC5" w:themeColor="accent4" w:themeTint="66"/>
        <w:left w:val="single" w:sz="4" w:space="0" w:color="F9BBC5" w:themeColor="accent4" w:themeTint="66"/>
        <w:bottom w:val="single" w:sz="4" w:space="0" w:color="F9BBC5" w:themeColor="accent4" w:themeTint="66"/>
        <w:right w:val="single" w:sz="4" w:space="0" w:color="F9BBC5" w:themeColor="accent4" w:themeTint="66"/>
        <w:insideH w:val="single" w:sz="4" w:space="0" w:color="F9BBC5" w:themeColor="accent4" w:themeTint="66"/>
        <w:insideV w:val="single" w:sz="4" w:space="0" w:color="F9BBC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ED1F1" w:themeColor="accent5" w:themeTint="66"/>
        <w:left w:val="single" w:sz="4" w:space="0" w:color="AED1F1" w:themeColor="accent5" w:themeTint="66"/>
        <w:bottom w:val="single" w:sz="4" w:space="0" w:color="AED1F1" w:themeColor="accent5" w:themeTint="66"/>
        <w:right w:val="single" w:sz="4" w:space="0" w:color="AED1F1" w:themeColor="accent5" w:themeTint="66"/>
        <w:insideH w:val="single" w:sz="4" w:space="0" w:color="AED1F1" w:themeColor="accent5" w:themeTint="66"/>
        <w:insideV w:val="single" w:sz="4" w:space="0" w:color="AED1F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7C2AA" w:themeColor="accent6" w:themeTint="66"/>
        <w:left w:val="single" w:sz="4" w:space="0" w:color="F7C2AA" w:themeColor="accent6" w:themeTint="66"/>
        <w:bottom w:val="single" w:sz="4" w:space="0" w:color="F7C2AA" w:themeColor="accent6" w:themeTint="66"/>
        <w:right w:val="single" w:sz="4" w:space="0" w:color="F7C2AA" w:themeColor="accent6" w:themeTint="66"/>
        <w:insideH w:val="single" w:sz="4" w:space="0" w:color="F7C2AA" w:themeColor="accent6" w:themeTint="66"/>
        <w:insideV w:val="single" w:sz="4" w:space="0" w:color="F7C2A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C54DD7" w:themeColor="accent1" w:themeTint="99"/>
        <w:bottom w:val="single" w:sz="2" w:space="0" w:color="C54DD7" w:themeColor="accent1" w:themeTint="99"/>
        <w:insideH w:val="single" w:sz="2" w:space="0" w:color="C54DD7" w:themeColor="accent1" w:themeTint="99"/>
        <w:insideV w:val="single" w:sz="2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4D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7ED0CB" w:themeColor="accent2" w:themeTint="99"/>
        <w:bottom w:val="single" w:sz="2" w:space="0" w:color="7ED0CB" w:themeColor="accent2" w:themeTint="99"/>
        <w:insideH w:val="single" w:sz="2" w:space="0" w:color="7ED0CB" w:themeColor="accent2" w:themeTint="99"/>
        <w:insideV w:val="single" w:sz="2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D0C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ADCF71" w:themeColor="accent3" w:themeTint="99"/>
        <w:bottom w:val="single" w:sz="2" w:space="0" w:color="ADCF71" w:themeColor="accent3" w:themeTint="99"/>
        <w:insideH w:val="single" w:sz="2" w:space="0" w:color="ADCF71" w:themeColor="accent3" w:themeTint="99"/>
        <w:insideV w:val="single" w:sz="2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F7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699A8" w:themeColor="accent4" w:themeTint="99"/>
        <w:bottom w:val="single" w:sz="2" w:space="0" w:color="F699A8" w:themeColor="accent4" w:themeTint="99"/>
        <w:insideH w:val="single" w:sz="2" w:space="0" w:color="F699A8" w:themeColor="accent4" w:themeTint="99"/>
        <w:insideV w:val="single" w:sz="2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99A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85BAEA" w:themeColor="accent5" w:themeTint="99"/>
        <w:bottom w:val="single" w:sz="2" w:space="0" w:color="85BAEA" w:themeColor="accent5" w:themeTint="99"/>
        <w:insideH w:val="single" w:sz="2" w:space="0" w:color="85BAEA" w:themeColor="accent5" w:themeTint="99"/>
        <w:insideV w:val="single" w:sz="2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5BAE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4A480" w:themeColor="accent6" w:themeTint="99"/>
        <w:bottom w:val="single" w:sz="2" w:space="0" w:color="F4A480" w:themeColor="accent6" w:themeTint="99"/>
        <w:insideH w:val="single" w:sz="2" w:space="0" w:color="F4A480" w:themeColor="accent6" w:themeTint="99"/>
        <w:insideV w:val="single" w:sz="2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A48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3">
    <w:name w:val="Grid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D888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A9DFD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C8DFA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9BBC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AED1F1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7C2A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08E"/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08E"/>
    <w:rPr>
      <w:rFonts w:asciiTheme="majorHAnsi" w:eastAsiaTheme="majorEastAsia" w:hAnsiTheme="majorHAnsi" w:cstheme="majorBidi"/>
      <w:color w:val="501459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08E"/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08E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08E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0108E"/>
  </w:style>
  <w:style w:type="paragraph" w:styleId="HTMLAddress">
    <w:name w:val="HTML Address"/>
    <w:basedOn w:val="Normal"/>
    <w:link w:val="HTMLAddressChar"/>
    <w:uiPriority w:val="99"/>
    <w:semiHidden/>
    <w:unhideWhenUsed/>
    <w:rsid w:val="00D0108E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08E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0108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08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08E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08E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0108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08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97A24"/>
    <w:rPr>
      <w:color w:val="1E69AE" w:themeColor="accent5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08E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08E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08E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08E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08E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08E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08E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08E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08E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08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0108E"/>
    <w:rPr>
      <w:i/>
      <w:iCs/>
      <w:color w:val="6C1B78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0108E"/>
    <w:pPr>
      <w:pBdr>
        <w:top w:val="single" w:sz="4" w:space="10" w:color="6C1B78" w:themeColor="accent1"/>
        <w:bottom w:val="single" w:sz="4" w:space="10" w:color="6C1B78" w:themeColor="accent1"/>
      </w:pBdr>
      <w:spacing w:before="360" w:after="360"/>
      <w:ind w:left="864" w:right="864"/>
      <w:jc w:val="center"/>
    </w:pPr>
    <w:rPr>
      <w:i/>
      <w:iCs/>
      <w:color w:val="6C1B7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0108E"/>
    <w:rPr>
      <w:i/>
      <w:iCs/>
      <w:color w:val="6C1B78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0108E"/>
    <w:rPr>
      <w:b/>
      <w:bCs/>
      <w:smallCaps/>
      <w:color w:val="6C1B78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1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  <w:shd w:val="clear" w:color="auto" w:fill="E7B5EE" w:themeFill="accent1" w:themeFillTint="3F"/>
      </w:tcPr>
    </w:tblStylePr>
    <w:tblStylePr w:type="band2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1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  <w:shd w:val="clear" w:color="auto" w:fill="C9EBE9" w:themeFill="accent2" w:themeFillTint="3F"/>
      </w:tcPr>
    </w:tblStylePr>
    <w:tblStylePr w:type="band2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1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  <w:shd w:val="clear" w:color="auto" w:fill="DDEBC4" w:themeFill="accent3" w:themeFillTint="3F"/>
      </w:tcPr>
    </w:tblStylePr>
    <w:tblStylePr w:type="band2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1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  <w:shd w:val="clear" w:color="auto" w:fill="FBD5DB" w:themeFill="accent4" w:themeFillTint="3F"/>
      </w:tcPr>
    </w:tblStylePr>
    <w:tblStylePr w:type="band2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1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  <w:shd w:val="clear" w:color="auto" w:fill="CCE2F6" w:themeFill="accent5" w:themeFillTint="3F"/>
      </w:tcPr>
    </w:tblStylePr>
    <w:tblStylePr w:type="band2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1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  <w:shd w:val="clear" w:color="auto" w:fill="FAD9CB" w:themeFill="accent6" w:themeFillTint="3F"/>
      </w:tcPr>
    </w:tblStylePr>
    <w:tblStylePr w:type="band2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08E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08E"/>
    <w:pPr>
      <w:spacing w:before="0" w:after="0"/>
    </w:pPr>
    <w:rPr>
      <w:color w:val="501459" w:themeColor="accent1" w:themeShade="BF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08E"/>
    <w:pPr>
      <w:spacing w:before="0" w:after="0"/>
    </w:pPr>
    <w:rPr>
      <w:color w:val="2B7672" w:themeColor="accent2" w:themeShade="BF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08E"/>
    <w:pPr>
      <w:spacing w:before="0" w:after="0"/>
    </w:pPr>
    <w:rPr>
      <w:color w:val="526E24" w:themeColor="accent3" w:themeShade="BF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08E"/>
    <w:pPr>
      <w:spacing w:before="0" w:after="0"/>
    </w:pPr>
    <w:rPr>
      <w:color w:val="E01434" w:themeColor="accent4" w:themeShade="BF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08E"/>
    <w:pPr>
      <w:spacing w:before="0" w:after="0"/>
    </w:pPr>
    <w:rPr>
      <w:color w:val="1E69AE" w:themeColor="accent5" w:themeShade="BF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08E"/>
    <w:pPr>
      <w:spacing w:before="0" w:after="0"/>
    </w:pPr>
    <w:rPr>
      <w:color w:val="C24710" w:themeColor="accent6" w:themeShade="BF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08E"/>
  </w:style>
  <w:style w:type="paragraph" w:styleId="List">
    <w:name w:val="List"/>
    <w:basedOn w:val="Normal"/>
    <w:uiPriority w:val="99"/>
    <w:semiHidden/>
    <w:unhideWhenUsed/>
    <w:rsid w:val="00D0108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08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08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08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08E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0108E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0108E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0108E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0108E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0108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08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08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08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08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0108E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0108E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0108E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0108E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0108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D0108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2">
    <w:name w:val="List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bottom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bottom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bottom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bottom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bottom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bottom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3">
    <w:name w:val="List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C1B78" w:themeColor="accent1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1B78" w:themeColor="accent1"/>
          <w:right w:val="single" w:sz="4" w:space="0" w:color="6C1B78" w:themeColor="accent1"/>
        </w:tcBorders>
      </w:tcPr>
    </w:tblStylePr>
    <w:tblStylePr w:type="band1Horz">
      <w:tblPr/>
      <w:tcPr>
        <w:tcBorders>
          <w:top w:val="single" w:sz="4" w:space="0" w:color="6C1B78" w:themeColor="accent1"/>
          <w:bottom w:val="single" w:sz="4" w:space="0" w:color="6C1B7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1B78" w:themeColor="accent1"/>
          <w:left w:val="nil"/>
        </w:tcBorders>
      </w:tcPr>
    </w:tblStylePr>
    <w:tblStylePr w:type="swCell">
      <w:tblPr/>
      <w:tcPr>
        <w:tcBorders>
          <w:top w:val="double" w:sz="4" w:space="0" w:color="6C1B78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9F9A" w:themeColor="accent2"/>
          <w:right w:val="single" w:sz="4" w:space="0" w:color="3A9F9A" w:themeColor="accent2"/>
        </w:tcBorders>
      </w:tcPr>
    </w:tblStylePr>
    <w:tblStylePr w:type="band1Horz">
      <w:tblPr/>
      <w:tcPr>
        <w:tcBorders>
          <w:top w:val="single" w:sz="4" w:space="0" w:color="3A9F9A" w:themeColor="accent2"/>
          <w:bottom w:val="single" w:sz="4" w:space="0" w:color="3A9F9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9F9A" w:themeColor="accent2"/>
          <w:left w:val="nil"/>
        </w:tcBorders>
      </w:tcPr>
    </w:tblStylePr>
    <w:tblStylePr w:type="swCell">
      <w:tblPr/>
      <w:tcPr>
        <w:tcBorders>
          <w:top w:val="double" w:sz="4" w:space="0" w:color="3A9F9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F9331" w:themeColor="accent3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9331" w:themeColor="accent3"/>
          <w:right w:val="single" w:sz="4" w:space="0" w:color="6F9331" w:themeColor="accent3"/>
        </w:tcBorders>
      </w:tcPr>
    </w:tblStylePr>
    <w:tblStylePr w:type="band1Horz">
      <w:tblPr/>
      <w:tcPr>
        <w:tcBorders>
          <w:top w:val="single" w:sz="4" w:space="0" w:color="6F9331" w:themeColor="accent3"/>
          <w:bottom w:val="single" w:sz="4" w:space="0" w:color="6F933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9331" w:themeColor="accent3"/>
          <w:left w:val="nil"/>
        </w:tcBorders>
      </w:tcPr>
    </w:tblStylePr>
    <w:tblStylePr w:type="swCell">
      <w:tblPr/>
      <w:tcPr>
        <w:tcBorders>
          <w:top w:val="double" w:sz="4" w:space="0" w:color="6F9331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0566F" w:themeColor="accent4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566F" w:themeColor="accent4"/>
          <w:right w:val="single" w:sz="4" w:space="0" w:color="F0566F" w:themeColor="accent4"/>
        </w:tcBorders>
      </w:tcPr>
    </w:tblStylePr>
    <w:tblStylePr w:type="band1Horz">
      <w:tblPr/>
      <w:tcPr>
        <w:tcBorders>
          <w:top w:val="single" w:sz="4" w:space="0" w:color="F0566F" w:themeColor="accent4"/>
          <w:bottom w:val="single" w:sz="4" w:space="0" w:color="F0566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566F" w:themeColor="accent4"/>
          <w:left w:val="nil"/>
        </w:tcBorders>
      </w:tcPr>
    </w:tblStylePr>
    <w:tblStylePr w:type="swCell">
      <w:tblPr/>
      <w:tcPr>
        <w:tcBorders>
          <w:top w:val="double" w:sz="4" w:space="0" w:color="F0566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58DDC" w:themeColor="accent5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58DDC" w:themeColor="accent5"/>
          <w:right w:val="single" w:sz="4" w:space="0" w:color="358DDC" w:themeColor="accent5"/>
        </w:tcBorders>
      </w:tcPr>
    </w:tblStylePr>
    <w:tblStylePr w:type="band1Horz">
      <w:tblPr/>
      <w:tcPr>
        <w:tcBorders>
          <w:top w:val="single" w:sz="4" w:space="0" w:color="358DDC" w:themeColor="accent5"/>
          <w:bottom w:val="single" w:sz="4" w:space="0" w:color="358DD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58DDC" w:themeColor="accent5"/>
          <w:left w:val="nil"/>
        </w:tcBorders>
      </w:tcPr>
    </w:tblStylePr>
    <w:tblStylePr w:type="swCell">
      <w:tblPr/>
      <w:tcPr>
        <w:tcBorders>
          <w:top w:val="double" w:sz="4" w:space="0" w:color="358DD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ED682D" w:themeColor="accent6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682D" w:themeColor="accent6"/>
          <w:right w:val="single" w:sz="4" w:space="0" w:color="ED682D" w:themeColor="accent6"/>
        </w:tcBorders>
      </w:tcPr>
    </w:tblStylePr>
    <w:tblStylePr w:type="band1Horz">
      <w:tblPr/>
      <w:tcPr>
        <w:tcBorders>
          <w:top w:val="single" w:sz="4" w:space="0" w:color="ED682D" w:themeColor="accent6"/>
          <w:bottom w:val="single" w:sz="4" w:space="0" w:color="ED68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682D" w:themeColor="accent6"/>
          <w:left w:val="nil"/>
        </w:tcBorders>
      </w:tcPr>
    </w:tblStylePr>
    <w:tblStylePr w:type="swCell">
      <w:tblPr/>
      <w:tcPr>
        <w:tcBorders>
          <w:top w:val="double" w:sz="4" w:space="0" w:color="ED682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1B78" w:themeColor="accent1"/>
        <w:left w:val="single" w:sz="24" w:space="0" w:color="6C1B78" w:themeColor="accent1"/>
        <w:bottom w:val="single" w:sz="24" w:space="0" w:color="6C1B78" w:themeColor="accent1"/>
        <w:right w:val="single" w:sz="24" w:space="0" w:color="6C1B78" w:themeColor="accent1"/>
      </w:tblBorders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9F9A" w:themeColor="accent2"/>
        <w:left w:val="single" w:sz="24" w:space="0" w:color="3A9F9A" w:themeColor="accent2"/>
        <w:bottom w:val="single" w:sz="24" w:space="0" w:color="3A9F9A" w:themeColor="accent2"/>
        <w:right w:val="single" w:sz="24" w:space="0" w:color="3A9F9A" w:themeColor="accent2"/>
      </w:tblBorders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9331" w:themeColor="accent3"/>
        <w:left w:val="single" w:sz="24" w:space="0" w:color="6F9331" w:themeColor="accent3"/>
        <w:bottom w:val="single" w:sz="24" w:space="0" w:color="6F9331" w:themeColor="accent3"/>
        <w:right w:val="single" w:sz="24" w:space="0" w:color="6F9331" w:themeColor="accent3"/>
      </w:tblBorders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566F" w:themeColor="accent4"/>
        <w:left w:val="single" w:sz="24" w:space="0" w:color="F0566F" w:themeColor="accent4"/>
        <w:bottom w:val="single" w:sz="24" w:space="0" w:color="F0566F" w:themeColor="accent4"/>
        <w:right w:val="single" w:sz="24" w:space="0" w:color="F0566F" w:themeColor="accent4"/>
      </w:tblBorders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58DDC" w:themeColor="accent5"/>
        <w:left w:val="single" w:sz="24" w:space="0" w:color="358DDC" w:themeColor="accent5"/>
        <w:bottom w:val="single" w:sz="24" w:space="0" w:color="358DDC" w:themeColor="accent5"/>
        <w:right w:val="single" w:sz="24" w:space="0" w:color="358DDC" w:themeColor="accent5"/>
      </w:tblBorders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682D" w:themeColor="accent6"/>
        <w:left w:val="single" w:sz="24" w:space="0" w:color="ED682D" w:themeColor="accent6"/>
        <w:bottom w:val="single" w:sz="24" w:space="0" w:color="ED682D" w:themeColor="accent6"/>
        <w:right w:val="single" w:sz="24" w:space="0" w:color="ED682D" w:themeColor="accent6"/>
      </w:tblBorders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6C1B78" w:themeColor="accent1"/>
        <w:bottom w:val="single" w:sz="4" w:space="0" w:color="6C1B7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1B7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3A9F9A" w:themeColor="accent2"/>
        <w:bottom w:val="single" w:sz="4" w:space="0" w:color="3A9F9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9F9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6F9331" w:themeColor="accent3"/>
        <w:bottom w:val="single" w:sz="4" w:space="0" w:color="6F933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F933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0566F" w:themeColor="accent4"/>
        <w:bottom w:val="single" w:sz="4" w:space="0" w:color="F0566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0566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358DDC" w:themeColor="accent5"/>
        <w:bottom w:val="single" w:sz="4" w:space="0" w:color="358DD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58DD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ED682D" w:themeColor="accent6"/>
        <w:bottom w:val="single" w:sz="4" w:space="0" w:color="ED68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D68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1B7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1B7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1B7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1B7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9F9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9F9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9F9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9F9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933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933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933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933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566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566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566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566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58DD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58DD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58DD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58DD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68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68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68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68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010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08E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  <w:insideV w:val="single" w:sz="8" w:space="0" w:color="AE2BC2" w:themeColor="accent1" w:themeTint="BF"/>
      </w:tblBorders>
    </w:tblPr>
    <w:tcPr>
      <w:shd w:val="clear" w:color="auto" w:fill="E7B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2BC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  <w:insideV w:val="single" w:sz="8" w:space="0" w:color="5EC4BF" w:themeColor="accent2" w:themeTint="BF"/>
      </w:tblBorders>
    </w:tblPr>
    <w:tcPr>
      <w:shd w:val="clear" w:color="auto" w:fill="C9EBE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EC4B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  <w:insideV w:val="single" w:sz="8" w:space="0" w:color="98C44E" w:themeColor="accent3" w:themeTint="BF"/>
      </w:tblBorders>
    </w:tblPr>
    <w:tcPr>
      <w:shd w:val="clear" w:color="auto" w:fill="DDEBC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C44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  <w:insideV w:val="single" w:sz="8" w:space="0" w:color="F38092" w:themeColor="accent4" w:themeTint="BF"/>
      </w:tblBorders>
    </w:tblPr>
    <w:tcPr>
      <w:shd w:val="clear" w:color="auto" w:fill="FBD5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809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  <w:insideV w:val="single" w:sz="8" w:space="0" w:color="67A9E4" w:themeColor="accent5" w:themeTint="BF"/>
      </w:tblBorders>
    </w:tblPr>
    <w:tcPr>
      <w:shd w:val="clear" w:color="auto" w:fill="CCE2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7A9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  <w:insideV w:val="single" w:sz="8" w:space="0" w:color="F18D61" w:themeColor="accent6" w:themeTint="BF"/>
      </w:tblBorders>
    </w:tblPr>
    <w:tcPr>
      <w:shd w:val="clear" w:color="auto" w:fill="FAD9C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8D6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cPr>
      <w:shd w:val="clear" w:color="auto" w:fill="E7B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E1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C3F1" w:themeFill="accent1" w:themeFillTint="33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tcBorders>
          <w:insideH w:val="single" w:sz="6" w:space="0" w:color="6C1B78" w:themeColor="accent1"/>
          <w:insideV w:val="single" w:sz="6" w:space="0" w:color="6C1B78" w:themeColor="accent1"/>
        </w:tcBorders>
        <w:shd w:val="clear" w:color="auto" w:fill="CE6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cPr>
      <w:shd w:val="clear" w:color="auto" w:fill="C9EBE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9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FED" w:themeFill="accent2" w:themeFillTint="33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tcBorders>
          <w:insideH w:val="single" w:sz="6" w:space="0" w:color="3A9F9A" w:themeColor="accent2"/>
          <w:insideV w:val="single" w:sz="6" w:space="0" w:color="3A9F9A" w:themeColor="accent2"/>
        </w:tcBorders>
        <w:shd w:val="clear" w:color="auto" w:fill="94D8D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cPr>
      <w:shd w:val="clear" w:color="auto" w:fill="DDEBC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1F7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FCF" w:themeFill="accent3" w:themeFillTint="33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tcBorders>
          <w:insideH w:val="single" w:sz="6" w:space="0" w:color="6F9331" w:themeColor="accent3"/>
          <w:insideV w:val="single" w:sz="6" w:space="0" w:color="6F9331" w:themeColor="accent3"/>
        </w:tcBorders>
        <w:shd w:val="clear" w:color="auto" w:fill="BAD78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cPr>
      <w:shd w:val="clear" w:color="auto" w:fill="FBD5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E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DE1" w:themeFill="accent4" w:themeFillTint="33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tcBorders>
          <w:insideH w:val="single" w:sz="6" w:space="0" w:color="F0566F" w:themeColor="accent4"/>
          <w:insideV w:val="single" w:sz="6" w:space="0" w:color="F0566F" w:themeColor="accent4"/>
        </w:tcBorders>
        <w:shd w:val="clear" w:color="auto" w:fill="F7AA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cPr>
      <w:shd w:val="clear" w:color="auto" w:fill="CCE2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8F8" w:themeFill="accent5" w:themeFillTint="33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tcBorders>
          <w:insideH w:val="single" w:sz="6" w:space="0" w:color="358DDC" w:themeColor="accent5"/>
          <w:insideV w:val="single" w:sz="6" w:space="0" w:color="358DDC" w:themeColor="accent5"/>
        </w:tcBorders>
        <w:shd w:val="clear" w:color="auto" w:fill="9AC5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cPr>
      <w:shd w:val="clear" w:color="auto" w:fill="FAD9C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0D4" w:themeFill="accent6" w:themeFillTint="33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tcBorders>
          <w:insideH w:val="single" w:sz="6" w:space="0" w:color="ED682D" w:themeColor="accent6"/>
          <w:insideV w:val="single" w:sz="6" w:space="0" w:color="ED682D" w:themeColor="accent6"/>
        </w:tcBorders>
        <w:shd w:val="clear" w:color="auto" w:fill="F6B39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B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6BD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6BD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EBE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D8D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D8D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BC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D78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D78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5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AA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AAB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2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C5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C5ED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9C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39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39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1B78" w:themeColor="accen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shd w:val="clear" w:color="auto" w:fill="E7B5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9F9A" w:themeColor="accent2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shd w:val="clear" w:color="auto" w:fill="C9EBE9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9331" w:themeColor="accent3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shd w:val="clear" w:color="auto" w:fill="DDEBC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566F" w:themeColor="accent4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shd w:val="clear" w:color="auto" w:fill="FBD5D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58DDC" w:themeColor="accent5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shd w:val="clear" w:color="auto" w:fill="CCE2F6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682D" w:themeColor="accent6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shd w:val="clear" w:color="auto" w:fill="FAD9C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1B7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1B7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1B7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B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9F9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9F9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EBE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933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933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BC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56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56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5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58DD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58DD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2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8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68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9C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B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EBE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BC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5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2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9C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0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08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D0108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0108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08E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08E"/>
  </w:style>
  <w:style w:type="character" w:styleId="PageNumber">
    <w:name w:val="page number"/>
    <w:basedOn w:val="DefaultParagraphFont"/>
    <w:uiPriority w:val="99"/>
    <w:semiHidden/>
    <w:unhideWhenUsed/>
    <w:rsid w:val="00D0108E"/>
  </w:style>
  <w:style w:type="table" w:styleId="PlainTable1">
    <w:name w:val="Plain Table 1"/>
    <w:basedOn w:val="TableNormal"/>
    <w:uiPriority w:val="41"/>
    <w:rsid w:val="00D0108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0108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0108E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0108E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08E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D010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0108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08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08E"/>
  </w:style>
  <w:style w:type="paragraph" w:styleId="Signature">
    <w:name w:val="Signature"/>
    <w:basedOn w:val="Normal"/>
    <w:link w:val="Signature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08E"/>
  </w:style>
  <w:style w:type="character" w:styleId="SmartHyperlink">
    <w:name w:val="Smart Hyperlink"/>
    <w:basedOn w:val="DefaultParagraphFont"/>
    <w:uiPriority w:val="99"/>
    <w:semiHidden/>
    <w:unhideWhenUsed/>
    <w:rsid w:val="00D0108E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D0108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D0108E"/>
    <w:pPr>
      <w:numPr>
        <w:ilvl w:val="1"/>
      </w:numPr>
      <w:spacing w:after="160"/>
      <w:ind w:left="173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0108E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0108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0108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0108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08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08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0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0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08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08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08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08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0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08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08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08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08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08E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0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08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0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08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0108E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08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08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08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0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108E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108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0108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0108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0108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0108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0108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08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08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108E"/>
    <w:pPr>
      <w:outlineLvl w:val="9"/>
    </w:pPr>
    <w:rPr>
      <w:b w:val="0"/>
      <w:bCs w:val="0"/>
      <w:caps w:val="0"/>
      <w:color w:val="501459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10669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Daily%20lesson%20planner%20(colo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49F853C0194FEEA77D03D0D7409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3B116-311F-409A-895B-FD4781BACC06}"/>
      </w:docPartPr>
      <w:docPartBody>
        <w:p w:rsidR="00000000" w:rsidRDefault="00000000">
          <w:pPr>
            <w:pStyle w:val="1A49F853C0194FEEA77D03D0D74092E1"/>
          </w:pPr>
          <w:r w:rsidRPr="007D01EE">
            <w:t>Understanding the American economy</w:t>
          </w:r>
        </w:p>
      </w:docPartBody>
    </w:docPart>
    <w:docPart>
      <w:docPartPr>
        <w:name w:val="B2D6D6E9A70A40F6B33E7372D8283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ACB63-0EBA-418C-B37E-BE03504EC7B6}"/>
      </w:docPartPr>
      <w:docPartBody>
        <w:p w:rsidR="00000000" w:rsidRDefault="00000000">
          <w:pPr>
            <w:pStyle w:val="B2D6D6E9A70A40F6B33E7372D8283A1D"/>
          </w:pPr>
          <w:r>
            <w:t>Subject</w:t>
          </w:r>
        </w:p>
      </w:docPartBody>
    </w:docPart>
    <w:docPart>
      <w:docPartPr>
        <w:name w:val="07E8ABA6BD9D46158A98C23290A39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FC08E-DC17-4EC0-93DA-A8C1A5F886BF}"/>
      </w:docPartPr>
      <w:docPartBody>
        <w:p w:rsidR="00000000" w:rsidRDefault="00000000">
          <w:pPr>
            <w:pStyle w:val="07E8ABA6BD9D46158A98C23290A39173"/>
          </w:pPr>
          <w:r>
            <w:t>Teacher</w:t>
          </w:r>
        </w:p>
      </w:docPartBody>
    </w:docPart>
    <w:docPart>
      <w:docPartPr>
        <w:name w:val="1F174BFBC25141AABC83FA3D28B82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57AAD-A232-4838-8637-311E51E46E97}"/>
      </w:docPartPr>
      <w:docPartBody>
        <w:p w:rsidR="00000000" w:rsidRDefault="00000000">
          <w:pPr>
            <w:pStyle w:val="1F174BFBC25141AABC83FA3D28B828CE"/>
          </w:pPr>
          <w:r>
            <w:t>Grade</w:t>
          </w:r>
        </w:p>
      </w:docPartBody>
    </w:docPart>
    <w:docPart>
      <w:docPartPr>
        <w:name w:val="4CF0D153A19E4F96BA94AF8AD1AD8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23C35-1FCE-45B6-8F9E-CA33C618BA55}"/>
      </w:docPartPr>
      <w:docPartBody>
        <w:p w:rsidR="00000000" w:rsidRDefault="00000000">
          <w:pPr>
            <w:pStyle w:val="4CF0D153A19E4F96BA94AF8AD1AD8C57"/>
          </w:pPr>
          <w:r>
            <w:t>Date</w:t>
          </w:r>
        </w:p>
      </w:docPartBody>
    </w:docPart>
    <w:docPart>
      <w:docPartPr>
        <w:name w:val="270B2A91A604429E83C53F019BBDC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F18BE-1047-4D2D-AAC1-E586B957A918}"/>
      </w:docPartPr>
      <w:docPartBody>
        <w:p w:rsidR="00000000" w:rsidRDefault="00000000">
          <w:pPr>
            <w:pStyle w:val="270B2A91A604429E83C53F019BBDC9B7"/>
          </w:pPr>
          <w:r w:rsidRPr="007D01EE">
            <w:t>12</w:t>
          </w:r>
        </w:p>
      </w:docPartBody>
    </w:docPart>
    <w:docPart>
      <w:docPartPr>
        <w:name w:val="4DD78BB65648424ABCECD36ADC5BA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B5D62-9E4F-45AC-8746-11879166305A}"/>
      </w:docPartPr>
      <w:docPartBody>
        <w:p w:rsidR="00000000" w:rsidRDefault="00000000">
          <w:pPr>
            <w:pStyle w:val="4DD78BB65648424ABCECD36ADC5BA53F"/>
          </w:pPr>
          <w:r w:rsidRPr="007D01EE">
            <w:t>1/15/23</w:t>
          </w:r>
        </w:p>
      </w:docPartBody>
    </w:docPart>
    <w:docPart>
      <w:docPartPr>
        <w:name w:val="526F926587E347D2A28A7262179F4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169BE-5E38-4388-976C-F508B3413F6A}"/>
      </w:docPartPr>
      <w:docPartBody>
        <w:p w:rsidR="00000000" w:rsidRDefault="00000000">
          <w:pPr>
            <w:pStyle w:val="526F926587E347D2A28A7262179F44C0"/>
          </w:pPr>
          <w:r>
            <w:t>Overview</w:t>
          </w:r>
        </w:p>
      </w:docPartBody>
    </w:docPart>
    <w:docPart>
      <w:docPartPr>
        <w:name w:val="15022570860C423182DCF2EC255A0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4CDBB-FCED-4AC9-8EE5-9945A051B8C3}"/>
      </w:docPartPr>
      <w:docPartBody>
        <w:p w:rsidR="00000000" w:rsidRDefault="00000000">
          <w:pPr>
            <w:pStyle w:val="15022570860C423182DCF2EC255A0650"/>
          </w:pPr>
          <w:r w:rsidRPr="00567354">
            <w:t>Phases</w:t>
          </w:r>
        </w:p>
      </w:docPartBody>
    </w:docPart>
    <w:docPart>
      <w:docPartPr>
        <w:name w:val="1BA5373F2DCD401AA6AE4E55BC911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B8AE0-4FB7-4EC1-92BA-001C0252EAB2}"/>
      </w:docPartPr>
      <w:docPartBody>
        <w:p w:rsidR="00000000" w:rsidRDefault="00000000">
          <w:pPr>
            <w:pStyle w:val="1BA5373F2DCD401AA6AE4E55BC911E00"/>
          </w:pPr>
          <w:r>
            <w:t>Teacher Guide</w:t>
          </w:r>
        </w:p>
      </w:docPartBody>
    </w:docPart>
    <w:docPart>
      <w:docPartPr>
        <w:name w:val="ADB19EDE5A734DF8A5D4D1DD7E7C2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A2F71-2E8B-45CD-888B-F583FAE306DF}"/>
      </w:docPartPr>
      <w:docPartBody>
        <w:p w:rsidR="00000000" w:rsidRDefault="00000000">
          <w:pPr>
            <w:pStyle w:val="ADB19EDE5A734DF8A5D4D1DD7E7C2EDD"/>
          </w:pPr>
          <w:r>
            <w:t>Student Guide</w:t>
          </w:r>
        </w:p>
      </w:docPartBody>
    </w:docPart>
    <w:docPart>
      <w:docPartPr>
        <w:name w:val="D81A89869DD54872BDBD2119F6D50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864C9-0F8F-4EE2-8644-24E13C3C70B1}"/>
      </w:docPartPr>
      <w:docPartBody>
        <w:p w:rsidR="00000000" w:rsidRDefault="00000000">
          <w:pPr>
            <w:pStyle w:val="D81A89869DD54872BDBD2119F6D50782"/>
          </w:pPr>
          <w:r>
            <w:t>Objectives</w:t>
          </w:r>
        </w:p>
      </w:docPartBody>
    </w:docPart>
    <w:docPart>
      <w:docPartPr>
        <w:name w:val="057868140FC64840890625E8442F5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5DD85-3469-4367-99FA-72DA19781CAA}"/>
      </w:docPartPr>
      <w:docPartBody>
        <w:p w:rsidR="00000000" w:rsidRDefault="00000000">
          <w:pPr>
            <w:pStyle w:val="057868140FC64840890625E8442F50CD"/>
          </w:pPr>
          <w:r>
            <w:t>Information</w:t>
          </w:r>
        </w:p>
      </w:docPartBody>
    </w:docPart>
    <w:docPart>
      <w:docPartPr>
        <w:name w:val="51CF81AD26F0409787911F2DB4C38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86887-4D38-4FA9-AC4A-C0F9F02EA3AB}"/>
      </w:docPartPr>
      <w:docPartBody>
        <w:p w:rsidR="00000000" w:rsidRDefault="00000000">
          <w:pPr>
            <w:pStyle w:val="51CF81AD26F0409787911F2DB4C3848B"/>
          </w:pPr>
          <w:r>
            <w:t>Verification</w:t>
          </w:r>
        </w:p>
      </w:docPartBody>
    </w:docPart>
    <w:docPart>
      <w:docPartPr>
        <w:name w:val="BD11EEB73C4E4B5EA1EB6A76F9C81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F5E01-A138-4759-B5E3-253984D84A12}"/>
      </w:docPartPr>
      <w:docPartBody>
        <w:p w:rsidR="00000000" w:rsidRDefault="00000000">
          <w:pPr>
            <w:pStyle w:val="BD11EEB73C4E4B5EA1EB6A76F9C8156F"/>
          </w:pPr>
          <w:r>
            <w:t>Activity</w:t>
          </w:r>
        </w:p>
      </w:docPartBody>
    </w:docPart>
    <w:docPart>
      <w:docPartPr>
        <w:name w:val="FC5735B075DA447E9FC792B54C526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4A795-8F58-4478-956F-660C3AB88C53}"/>
      </w:docPartPr>
      <w:docPartBody>
        <w:p w:rsidR="00000000" w:rsidRDefault="00000000">
          <w:pPr>
            <w:pStyle w:val="FC5735B075DA447E9FC792B54C5266D6"/>
          </w:pPr>
          <w:r>
            <w:t>Summary</w:t>
          </w:r>
        </w:p>
      </w:docPartBody>
    </w:docPart>
    <w:docPart>
      <w:docPartPr>
        <w:name w:val="7975171073AD41DBAD5F147D30223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C12A6-4F05-4FC9-84E5-4711FDD2B1C0}"/>
      </w:docPartPr>
      <w:docPartBody>
        <w:p w:rsidR="00000000" w:rsidRDefault="00000000">
          <w:pPr>
            <w:pStyle w:val="7975171073AD41DBAD5F147D302237E2"/>
          </w:pPr>
          <w:r>
            <w:t>Requirements</w:t>
          </w:r>
        </w:p>
      </w:docPartBody>
    </w:docPart>
    <w:docPart>
      <w:docPartPr>
        <w:name w:val="4B848FBCAB0E4951BC01C31475B32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D6E9A-2952-4FB6-9B8E-F088905ED6D6}"/>
      </w:docPartPr>
      <w:docPartBody>
        <w:p w:rsidR="00000000" w:rsidRDefault="00000000">
          <w:pPr>
            <w:pStyle w:val="4B848FBCAB0E4951BC01C31475B3248C"/>
          </w:pPr>
          <w:r>
            <w:t>Resources</w:t>
          </w:r>
        </w:p>
      </w:docPartBody>
    </w:docPart>
    <w:docPart>
      <w:docPartPr>
        <w:name w:val="DB357DB55CBD4B68B594BF18ED836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0CA19-196E-43E7-9BDA-DD60CD8FD6F9}"/>
      </w:docPartPr>
      <w:docPartBody>
        <w:p w:rsidR="00000000" w:rsidRDefault="00000000">
          <w:pPr>
            <w:pStyle w:val="DB357DB55CBD4B68B594BF18ED836064"/>
          </w:pPr>
          <w:r>
            <w:t>Notes</w:t>
          </w:r>
        </w:p>
      </w:docPartBody>
    </w:docPart>
    <w:docPart>
      <w:docPartPr>
        <w:name w:val="94100E1B24D5493B86C3F075080B6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90857-3F31-4A8E-A4B0-88C24C3172E5}"/>
      </w:docPartPr>
      <w:docPartBody>
        <w:p w:rsidR="00000000" w:rsidRDefault="00000000">
          <w:pPr>
            <w:pStyle w:val="94100E1B24D5493B86C3F075080B61F9"/>
          </w:pPr>
          <w:r>
            <w:t>Requirement 1</w:t>
          </w:r>
        </w:p>
      </w:docPartBody>
    </w:docPart>
    <w:docPart>
      <w:docPartPr>
        <w:name w:val="94CE655886654586B2CBE4C52D062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EA390-F0C0-4B88-B365-3A70C0544263}"/>
      </w:docPartPr>
      <w:docPartBody>
        <w:p w:rsidR="00000000" w:rsidRDefault="00000000">
          <w:pPr>
            <w:pStyle w:val="94CE655886654586B2CBE4C52D06281A"/>
          </w:pPr>
          <w:r>
            <w:t>Resource 1</w:t>
          </w:r>
        </w:p>
      </w:docPartBody>
    </w:docPart>
    <w:docPart>
      <w:docPartPr>
        <w:name w:val="FB63CFE0EEC84CE8B9F655A93AA41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73799-BC74-40B7-9E19-DD73F60E98E2}"/>
      </w:docPartPr>
      <w:docPartBody>
        <w:p w:rsidR="00000000" w:rsidRDefault="00000000">
          <w:pPr>
            <w:pStyle w:val="FB63CFE0EEC84CE8B9F655A93AA41B32"/>
          </w:pPr>
          <w:r>
            <w:t>Add your notes here.</w:t>
          </w:r>
        </w:p>
      </w:docPartBody>
    </w:docPart>
    <w:docPart>
      <w:docPartPr>
        <w:name w:val="B5F4518F9AB345789761D73D9F0AC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B77DB-19E9-4C09-90A2-6B32C708CEEE}"/>
      </w:docPartPr>
      <w:docPartBody>
        <w:p w:rsidR="00000000" w:rsidRDefault="00000000">
          <w:pPr>
            <w:pStyle w:val="B5F4518F9AB345789761D73D9F0AC032"/>
          </w:pPr>
          <w:r>
            <w:t>Requirement 2</w:t>
          </w:r>
        </w:p>
      </w:docPartBody>
    </w:docPart>
    <w:docPart>
      <w:docPartPr>
        <w:name w:val="8736787C908F4236AB87F870467FB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00BE7-8CC5-47CA-A7A1-FB0440260F67}"/>
      </w:docPartPr>
      <w:docPartBody>
        <w:p w:rsidR="00000000" w:rsidRDefault="00000000">
          <w:pPr>
            <w:pStyle w:val="8736787C908F4236AB87F870467FB020"/>
          </w:pPr>
          <w:r>
            <w:t>Resource 2</w:t>
          </w:r>
        </w:p>
      </w:docPartBody>
    </w:docPart>
    <w:docPart>
      <w:docPartPr>
        <w:name w:val="D77F1442F55A42D7AA22BDCA82419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C06D9-6137-4E77-A529-06940BF1035A}"/>
      </w:docPartPr>
      <w:docPartBody>
        <w:p w:rsidR="00000000" w:rsidRDefault="00000000">
          <w:pPr>
            <w:pStyle w:val="D77F1442F55A42D7AA22BDCA824194BA"/>
          </w:pPr>
          <w:r>
            <w:t>Requirement 3</w:t>
          </w:r>
        </w:p>
      </w:docPartBody>
    </w:docPart>
    <w:docPart>
      <w:docPartPr>
        <w:name w:val="A533695C52E84695A7826298193A5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D1757-F0B8-4D33-9B62-64CCD9832A26}"/>
      </w:docPartPr>
      <w:docPartBody>
        <w:p w:rsidR="00000000" w:rsidRDefault="00000000">
          <w:pPr>
            <w:pStyle w:val="A533695C52E84695A7826298193A57E7"/>
          </w:pPr>
          <w:r>
            <w:t>Resource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BE"/>
    <w:rsid w:val="00D41D94"/>
    <w:rsid w:val="00E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49F853C0194FEEA77D03D0D74092E1">
    <w:name w:val="1A49F853C0194FEEA77D03D0D74092E1"/>
  </w:style>
  <w:style w:type="paragraph" w:customStyle="1" w:styleId="B2D6D6E9A70A40F6B33E7372D8283A1D">
    <w:name w:val="B2D6D6E9A70A40F6B33E7372D8283A1D"/>
  </w:style>
  <w:style w:type="paragraph" w:customStyle="1" w:styleId="07E8ABA6BD9D46158A98C23290A39173">
    <w:name w:val="07E8ABA6BD9D46158A98C23290A39173"/>
  </w:style>
  <w:style w:type="paragraph" w:customStyle="1" w:styleId="1F174BFBC25141AABC83FA3D28B828CE">
    <w:name w:val="1F174BFBC25141AABC83FA3D28B828CE"/>
  </w:style>
  <w:style w:type="paragraph" w:customStyle="1" w:styleId="4CF0D153A19E4F96BA94AF8AD1AD8C57">
    <w:name w:val="4CF0D153A19E4F96BA94AF8AD1AD8C57"/>
  </w:style>
  <w:style w:type="paragraph" w:customStyle="1" w:styleId="FF2293E2765D438FB3A3987CF103708F">
    <w:name w:val="FF2293E2765D438FB3A3987CF103708F"/>
  </w:style>
  <w:style w:type="paragraph" w:customStyle="1" w:styleId="80CCE95E0AF248709238B07E9FC78039">
    <w:name w:val="80CCE95E0AF248709238B07E9FC78039"/>
  </w:style>
  <w:style w:type="paragraph" w:customStyle="1" w:styleId="270B2A91A604429E83C53F019BBDC9B7">
    <w:name w:val="270B2A91A604429E83C53F019BBDC9B7"/>
  </w:style>
  <w:style w:type="paragraph" w:customStyle="1" w:styleId="4DD78BB65648424ABCECD36ADC5BA53F">
    <w:name w:val="4DD78BB65648424ABCECD36ADC5BA53F"/>
  </w:style>
  <w:style w:type="paragraph" w:customStyle="1" w:styleId="526F926587E347D2A28A7262179F44C0">
    <w:name w:val="526F926587E347D2A28A7262179F44C0"/>
  </w:style>
  <w:style w:type="paragraph" w:customStyle="1" w:styleId="114961E8644E489BBA78D4182094C14A">
    <w:name w:val="114961E8644E489BBA78D4182094C14A"/>
  </w:style>
  <w:style w:type="paragraph" w:customStyle="1" w:styleId="15022570860C423182DCF2EC255A0650">
    <w:name w:val="15022570860C423182DCF2EC255A0650"/>
  </w:style>
  <w:style w:type="paragraph" w:customStyle="1" w:styleId="1BA5373F2DCD401AA6AE4E55BC911E00">
    <w:name w:val="1BA5373F2DCD401AA6AE4E55BC911E00"/>
  </w:style>
  <w:style w:type="paragraph" w:customStyle="1" w:styleId="ADB19EDE5A734DF8A5D4D1DD7E7C2EDD">
    <w:name w:val="ADB19EDE5A734DF8A5D4D1DD7E7C2EDD"/>
  </w:style>
  <w:style w:type="paragraph" w:customStyle="1" w:styleId="D81A89869DD54872BDBD2119F6D50782">
    <w:name w:val="D81A89869DD54872BDBD2119F6D50782"/>
  </w:style>
  <w:style w:type="paragraph" w:customStyle="1" w:styleId="A3A66997F0A944A5BC490C629F8A1D27">
    <w:name w:val="A3A66997F0A944A5BC490C629F8A1D27"/>
  </w:style>
  <w:style w:type="paragraph" w:customStyle="1" w:styleId="C96C13BDCF784D60A6CDE707F57DE17C">
    <w:name w:val="C96C13BDCF784D60A6CDE707F57DE17C"/>
  </w:style>
  <w:style w:type="paragraph" w:customStyle="1" w:styleId="057868140FC64840890625E8442F50CD">
    <w:name w:val="057868140FC64840890625E8442F50CD"/>
  </w:style>
  <w:style w:type="paragraph" w:customStyle="1" w:styleId="3F67BF588C4340CF8E597C0589D96CF2">
    <w:name w:val="3F67BF588C4340CF8E597C0589D96CF2"/>
  </w:style>
  <w:style w:type="paragraph" w:customStyle="1" w:styleId="B7CF29B6B7E24F1DA9612C28F26A88C3">
    <w:name w:val="B7CF29B6B7E24F1DA9612C28F26A88C3"/>
  </w:style>
  <w:style w:type="paragraph" w:customStyle="1" w:styleId="51CF81AD26F0409787911F2DB4C3848B">
    <w:name w:val="51CF81AD26F0409787911F2DB4C3848B"/>
  </w:style>
  <w:style w:type="paragraph" w:customStyle="1" w:styleId="8041EED8B9D54186A6D2BE4A907FD811">
    <w:name w:val="8041EED8B9D54186A6D2BE4A907FD811"/>
  </w:style>
  <w:style w:type="paragraph" w:customStyle="1" w:styleId="CE9D425387D34304BC01300D3A6EC2F6">
    <w:name w:val="CE9D425387D34304BC01300D3A6EC2F6"/>
  </w:style>
  <w:style w:type="paragraph" w:customStyle="1" w:styleId="BD11EEB73C4E4B5EA1EB6A76F9C8156F">
    <w:name w:val="BD11EEB73C4E4B5EA1EB6A76F9C8156F"/>
  </w:style>
  <w:style w:type="paragraph" w:customStyle="1" w:styleId="3AE68D9F75D146F58E9D7CAE3CDC9A06">
    <w:name w:val="3AE68D9F75D146F58E9D7CAE3CDC9A06"/>
  </w:style>
  <w:style w:type="paragraph" w:customStyle="1" w:styleId="CEBCFA979B854E3EA09D27DB939224DD">
    <w:name w:val="CEBCFA979B854E3EA09D27DB939224DD"/>
  </w:style>
  <w:style w:type="paragraph" w:customStyle="1" w:styleId="FC5735B075DA447E9FC792B54C5266D6">
    <w:name w:val="FC5735B075DA447E9FC792B54C5266D6"/>
  </w:style>
  <w:style w:type="paragraph" w:customStyle="1" w:styleId="E8C10804D6F247609B9548D897E777BD">
    <w:name w:val="E8C10804D6F247609B9548D897E777BD"/>
  </w:style>
  <w:style w:type="paragraph" w:customStyle="1" w:styleId="BFC933297B234ECF84C8539C8B0AED99">
    <w:name w:val="BFC933297B234ECF84C8539C8B0AED99"/>
  </w:style>
  <w:style w:type="paragraph" w:customStyle="1" w:styleId="7975171073AD41DBAD5F147D302237E2">
    <w:name w:val="7975171073AD41DBAD5F147D302237E2"/>
  </w:style>
  <w:style w:type="paragraph" w:customStyle="1" w:styleId="4B848FBCAB0E4951BC01C31475B3248C">
    <w:name w:val="4B848FBCAB0E4951BC01C31475B3248C"/>
  </w:style>
  <w:style w:type="paragraph" w:customStyle="1" w:styleId="DB357DB55CBD4B68B594BF18ED836064">
    <w:name w:val="DB357DB55CBD4B68B594BF18ED836064"/>
  </w:style>
  <w:style w:type="paragraph" w:customStyle="1" w:styleId="94100E1B24D5493B86C3F075080B61F9">
    <w:name w:val="94100E1B24D5493B86C3F075080B61F9"/>
  </w:style>
  <w:style w:type="paragraph" w:customStyle="1" w:styleId="94CE655886654586B2CBE4C52D06281A">
    <w:name w:val="94CE655886654586B2CBE4C52D06281A"/>
  </w:style>
  <w:style w:type="paragraph" w:customStyle="1" w:styleId="FB63CFE0EEC84CE8B9F655A93AA41B32">
    <w:name w:val="FB63CFE0EEC84CE8B9F655A93AA41B32"/>
  </w:style>
  <w:style w:type="paragraph" w:customStyle="1" w:styleId="B5F4518F9AB345789761D73D9F0AC032">
    <w:name w:val="B5F4518F9AB345789761D73D9F0AC032"/>
  </w:style>
  <w:style w:type="paragraph" w:customStyle="1" w:styleId="8736787C908F4236AB87F870467FB020">
    <w:name w:val="8736787C908F4236AB87F870467FB020"/>
  </w:style>
  <w:style w:type="paragraph" w:customStyle="1" w:styleId="D77F1442F55A42D7AA22BDCA824194BA">
    <w:name w:val="D77F1442F55A42D7AA22BDCA824194BA"/>
  </w:style>
  <w:style w:type="paragraph" w:customStyle="1" w:styleId="A533695C52E84695A7826298193A57E7">
    <w:name w:val="A533695C52E84695A7826298193A57E7"/>
  </w:style>
  <w:style w:type="paragraph" w:customStyle="1" w:styleId="65719D6EAE7A45D1A628B2477641289C">
    <w:name w:val="65719D6EAE7A45D1A628B2477641289C"/>
    <w:rsid w:val="00E565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esson Plan">
      <a:dk1>
        <a:sysClr val="windowText" lastClr="000000"/>
      </a:dk1>
      <a:lt1>
        <a:sysClr val="window" lastClr="FFFFFF"/>
      </a:lt1>
      <a:dk2>
        <a:srgbClr val="28323A"/>
      </a:dk2>
      <a:lt2>
        <a:srgbClr val="EFF1F4"/>
      </a:lt2>
      <a:accent1>
        <a:srgbClr val="6C1B78"/>
      </a:accent1>
      <a:accent2>
        <a:srgbClr val="3A9F9A"/>
      </a:accent2>
      <a:accent3>
        <a:srgbClr val="6F9331"/>
      </a:accent3>
      <a:accent4>
        <a:srgbClr val="F0566F"/>
      </a:accent4>
      <a:accent5>
        <a:srgbClr val="358DDC"/>
      </a:accent5>
      <a:accent6>
        <a:srgbClr val="ED682D"/>
      </a:accent6>
      <a:hlink>
        <a:srgbClr val="358DDC"/>
      </a:hlink>
      <a:folHlink>
        <a:srgbClr val="6C1B78"/>
      </a:folHlink>
    </a:clrScheme>
    <a:fontScheme name="Lesson Pla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DFBAA-AB0C-43C2-B5BB-F7458DF59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75095A-75A6-4848-A8B2-AD57BE72F5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D12EE-4C70-4D5D-83F1-0B09CEAD74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79D20745-F40C-495F-8D22-AC0782CB68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Daily lesson planner (color).dotx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2023-01-04T13:37:00Z</dcterms:created>
  <dcterms:modified xsi:type="dcterms:W3CDTF">2023-01-04T13:44:00Z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